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6C3DF7B0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6928" w:rsidRPr="00086928">
        <w:rPr>
          <w:b/>
          <w:i/>
          <w:noProof/>
          <w:sz w:val="28"/>
        </w:rPr>
        <w:t>S5-235617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26DB0B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E2345" w:rsidRPr="008E2345">
        <w:rPr>
          <w:rFonts w:ascii="Arial" w:hAnsi="Arial" w:cs="Arial"/>
          <w:b/>
        </w:rPr>
        <w:t>Update of trigger handling for NSACF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311F621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</w:t>
      </w:r>
      <w:r w:rsidR="00E13CD2">
        <w:rPr>
          <w:rFonts w:ascii="Arial" w:hAnsi="Arial"/>
          <w:b/>
        </w:rPr>
        <w:t>4.1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3D4FCFE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</w:t>
      </w:r>
      <w:r w:rsidR="000E1139">
        <w:rPr>
          <w:b/>
          <w:iCs/>
        </w:rPr>
        <w:t>S</w:t>
      </w:r>
      <w:r w:rsidRPr="00EE370B">
        <w:rPr>
          <w:b/>
          <w:iCs/>
        </w:rPr>
        <w:t xml:space="preserve">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B31A0">
        <w:rPr>
          <w:b/>
          <w:iCs/>
        </w:rPr>
        <w:t>203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39E7A284" w:rsidR="00AE270C" w:rsidRPr="00EE370B" w:rsidRDefault="006D7742" w:rsidP="00294D1E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 w:rsidR="004B31A0">
        <w:t>S</w:t>
      </w:r>
      <w:r w:rsidRPr="00EE370B">
        <w:t xml:space="preserve"> 28.</w:t>
      </w:r>
      <w:r w:rsidR="004B31A0">
        <w:t>203</w:t>
      </w:r>
      <w:r w:rsidRPr="00EE370B">
        <w:t>: "</w:t>
      </w:r>
      <w:r w:rsidR="00294D1E">
        <w:t>Network Slice Admission Control charging in the 5G System (5GS); Stage 2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560275D0" w:rsidR="008713F6" w:rsidRDefault="00E71F4B" w:rsidP="00715812">
      <w:pPr>
        <w:rPr>
          <w:iCs/>
        </w:rPr>
      </w:pPr>
      <w:r>
        <w:rPr>
          <w:iCs/>
        </w:rPr>
        <w:t xml:space="preserve">The trigger handling for quota management </w:t>
      </w:r>
      <w:r w:rsidR="006C2728">
        <w:rPr>
          <w:iCs/>
        </w:rPr>
        <w:t>is incomplete.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A379CE0" w14:textId="77777777" w:rsidR="00646271" w:rsidRDefault="00646271" w:rsidP="00646271">
      <w:pPr>
        <w:pStyle w:val="Heading4"/>
      </w:pPr>
      <w:bookmarkStart w:id="2" w:name="_Toc136335596"/>
      <w:r>
        <w:t>5.2.1.2</w:t>
      </w:r>
      <w:r>
        <w:tab/>
        <w:t>Applicable triggers in the NSACF</w:t>
      </w:r>
      <w:bookmarkEnd w:id="2"/>
      <w:r>
        <w:t xml:space="preserve"> </w:t>
      </w:r>
    </w:p>
    <w:p w14:paraId="528A235A" w14:textId="77777777" w:rsidR="00646271" w:rsidRPr="009458A1" w:rsidRDefault="00646271" w:rsidP="00646271">
      <w:pPr>
        <w:pStyle w:val="Heading5"/>
      </w:pPr>
      <w:bookmarkStart w:id="3" w:name="_Toc533596679"/>
      <w:bookmarkStart w:id="4" w:name="_Toc105681757"/>
      <w:bookmarkStart w:id="5" w:name="_Toc136335597"/>
      <w:r w:rsidRPr="009458A1">
        <w:t>5.2.1.2.1</w:t>
      </w:r>
      <w:r w:rsidRPr="009458A1">
        <w:tab/>
        <w:t>General</w:t>
      </w:r>
      <w:bookmarkEnd w:id="3"/>
      <w:bookmarkEnd w:id="4"/>
      <w:bookmarkEnd w:id="5"/>
    </w:p>
    <w:p w14:paraId="4936FD81" w14:textId="77777777" w:rsidR="009E779F" w:rsidRDefault="009E779F" w:rsidP="009E779F">
      <w:pPr>
        <w:rPr>
          <w:lang w:bidi="ar-IQ"/>
        </w:rPr>
      </w:pPr>
      <w:r w:rsidRPr="009458A1">
        <w:rPr>
          <w:lang w:bidi="ar-IQ"/>
        </w:rPr>
        <w:t xml:space="preserve">When a charging event is issued towards the CHF, it includes </w:t>
      </w:r>
      <w:r w:rsidRPr="00E92827">
        <w:rPr>
          <w:lang w:bidi="ar-IQ"/>
        </w:rPr>
        <w:t xml:space="preserve">details of charging </w:t>
      </w:r>
      <w:r w:rsidRPr="00CC4789">
        <w:rPr>
          <w:lang w:bidi="ar-IQ"/>
        </w:rPr>
        <w:t xml:space="preserve">information such as </w:t>
      </w:r>
      <w:r w:rsidRPr="00CC4789">
        <w:t>S-NSSAI</w:t>
      </w:r>
      <w:r w:rsidRPr="00CC4789">
        <w:rPr>
          <w:lang w:bidi="ar-IQ"/>
        </w:rPr>
        <w:t>.</w:t>
      </w:r>
    </w:p>
    <w:p w14:paraId="5DA809B0" w14:textId="03E80893" w:rsidR="009E779F" w:rsidRPr="009458A1" w:rsidDel="00772337" w:rsidRDefault="009E779F" w:rsidP="009E779F">
      <w:pPr>
        <w:rPr>
          <w:del w:id="6" w:author="Ericsson" w:date="2023-08-03T17:34:00Z"/>
          <w:lang w:bidi="ar-IQ"/>
        </w:rPr>
      </w:pPr>
      <w:del w:id="7" w:author="Ericsson" w:date="2023-08-03T17:34:00Z">
        <w:r w:rsidDel="00772337">
          <w:rPr>
            <w:lang w:bidi="ar-IQ"/>
          </w:rPr>
          <w:delText>The charging session is per S-NSSAI.</w:delText>
        </w:r>
      </w:del>
    </w:p>
    <w:p w14:paraId="12889E40" w14:textId="1856885F" w:rsidR="009E779F" w:rsidRDefault="009E779F" w:rsidP="009E779F">
      <w:r w:rsidRPr="009458A1">
        <w:rPr>
          <w:lang w:bidi="ar-IQ"/>
        </w:rPr>
        <w:t>Each trigger condition (i.e.</w:t>
      </w:r>
      <w:ins w:id="8" w:author="Ericsson" w:date="2023-08-03T17:36:00Z">
        <w:r w:rsidR="00EC6206">
          <w:rPr>
            <w:lang w:bidi="ar-IQ"/>
          </w:rPr>
          <w:t>,</w:t>
        </w:r>
      </w:ins>
      <w:r w:rsidRPr="009458A1">
        <w:rPr>
          <w:lang w:bidi="ar-IQ"/>
        </w:rPr>
        <w:t xml:space="preserve"> chargeable event) defined for </w:t>
      </w:r>
      <w:r w:rsidRPr="009458A1">
        <w:t xml:space="preserve">the </w:t>
      </w:r>
      <w:r w:rsidRPr="00E92827">
        <w:t xml:space="preserve">Network Slice Admission Control </w:t>
      </w:r>
      <w:r w:rsidRPr="009458A1">
        <w:t>converged charging functionality with the associated behaviour when they are met</w:t>
      </w:r>
      <w:r>
        <w:t>,</w:t>
      </w:r>
      <w:r w:rsidRPr="009458A1">
        <w:t xml:space="preserve"> is specified</w:t>
      </w:r>
      <w:r w:rsidRPr="00AD5547">
        <w:t xml:space="preserve"> this document</w:t>
      </w:r>
      <w:r>
        <w:t>,</w:t>
      </w:r>
      <w:r w:rsidRPr="00AD5547">
        <w:t xml:space="preserve"> and the basic trigger mechanism is specified in the </w:t>
      </w:r>
      <w:r>
        <w:t xml:space="preserve">3GPP </w:t>
      </w:r>
      <w:r w:rsidRPr="00AD5547">
        <w:t>TS 32.290</w:t>
      </w:r>
      <w:r>
        <w:t xml:space="preserve"> </w:t>
      </w:r>
      <w:r w:rsidRPr="00AD5547">
        <w:t>[</w:t>
      </w:r>
      <w:r>
        <w:t>5</w:t>
      </w:r>
      <w:r w:rsidRPr="00AD5547">
        <w:t>]</w:t>
      </w:r>
      <w:r w:rsidRPr="00424394">
        <w:t xml:space="preserve">. </w:t>
      </w:r>
    </w:p>
    <w:p w14:paraId="78888AA0" w14:textId="0AD42080" w:rsidR="00772337" w:rsidRPr="009458A1" w:rsidRDefault="00DF6C92" w:rsidP="00772337">
      <w:pPr>
        <w:rPr>
          <w:ins w:id="9" w:author="Ericsson" w:date="2023-08-03T17:34:00Z"/>
          <w:lang w:bidi="ar-IQ"/>
        </w:rPr>
      </w:pPr>
      <w:ins w:id="10" w:author="Ericsson" w:date="2023-08-03T17:34:00Z">
        <w:r>
          <w:rPr>
            <w:lang w:bidi="ar-IQ"/>
          </w:rPr>
          <w:t>For session based charging the following applies:</w:t>
        </w:r>
      </w:ins>
    </w:p>
    <w:p w14:paraId="1E2BB3A6" w14:textId="5A720E8F" w:rsidR="009E779F" w:rsidRDefault="00DF6C92">
      <w:pPr>
        <w:pStyle w:val="B1"/>
        <w:rPr>
          <w:lang w:eastAsia="zh-CN" w:bidi="ar-IQ"/>
        </w:rPr>
        <w:pPrChange w:id="11" w:author="Ericsson" w:date="2023-08-03T17:35:00Z">
          <w:pPr/>
        </w:pPrChange>
      </w:pPr>
      <w:ins w:id="12" w:author="Ericsson" w:date="2023-08-03T17:34:00Z">
        <w:r>
          <w:rPr>
            <w:lang w:eastAsia="zh-CN" w:bidi="ar-IQ"/>
          </w:rPr>
          <w:t>-</w:t>
        </w:r>
      </w:ins>
      <w:ins w:id="13" w:author="Ericsson" w:date="2023-08-03T17:35:00Z">
        <w:r>
          <w:rPr>
            <w:lang w:eastAsia="zh-CN" w:bidi="ar-IQ"/>
          </w:rPr>
          <w:tab/>
        </w:r>
      </w:ins>
      <w:r w:rsidR="009E779F">
        <w:rPr>
          <w:lang w:eastAsia="zh-CN" w:bidi="ar-IQ"/>
        </w:rPr>
        <w:t>A</w:t>
      </w:r>
      <w:r w:rsidR="009E779F" w:rsidRPr="000B5606">
        <w:rPr>
          <w:lang w:eastAsia="zh-CN" w:bidi="ar-IQ"/>
        </w:rPr>
        <w:t xml:space="preserve"> Charging Data Request [Initial] </w:t>
      </w:r>
      <w:r w:rsidR="009E779F">
        <w:rPr>
          <w:lang w:eastAsia="zh-CN" w:bidi="ar-IQ"/>
        </w:rPr>
        <w:t xml:space="preserve">is invoked by the NSACF </w:t>
      </w:r>
      <w:r w:rsidR="009E779F" w:rsidRPr="000B5606">
        <w:rPr>
          <w:lang w:eastAsia="zh-CN" w:bidi="ar-IQ"/>
        </w:rPr>
        <w:t xml:space="preserve">towards the CHF </w:t>
      </w:r>
      <w:r w:rsidR="009E779F">
        <w:rPr>
          <w:lang w:eastAsia="zh-CN" w:bidi="ar-IQ"/>
        </w:rPr>
        <w:t xml:space="preserve">when a trigger for "initial" is met for </w:t>
      </w:r>
      <w:ins w:id="14" w:author="Ericsson" w:date="2023-08-03T17:36:00Z">
        <w:r w:rsidR="00901211">
          <w:rPr>
            <w:lang w:eastAsia="zh-CN" w:bidi="ar-IQ"/>
          </w:rPr>
          <w:t>an</w:t>
        </w:r>
      </w:ins>
      <w:del w:id="15" w:author="Ericsson" w:date="2023-08-03T17:35:00Z">
        <w:r w:rsidR="009E779F" w:rsidDel="00901211">
          <w:rPr>
            <w:lang w:eastAsia="zh-CN" w:bidi="ar-IQ"/>
          </w:rPr>
          <w:delText>a</w:delText>
        </w:r>
      </w:del>
      <w:r w:rsidR="009E779F">
        <w:rPr>
          <w:lang w:eastAsia="zh-CN" w:bidi="ar-IQ"/>
        </w:rPr>
        <w:t xml:space="preserve"> S-NSSAI, and no charging session exists for this S-NSSAI.</w:t>
      </w:r>
    </w:p>
    <w:p w14:paraId="0D97BC34" w14:textId="04C94A43" w:rsidR="009E779F" w:rsidRDefault="00DF6C92">
      <w:pPr>
        <w:pStyle w:val="B1"/>
        <w:rPr>
          <w:lang w:eastAsia="zh-CN" w:bidi="ar-IQ"/>
        </w:rPr>
        <w:pPrChange w:id="16" w:author="Ericsson" w:date="2023-08-03T17:35:00Z">
          <w:pPr/>
        </w:pPrChange>
      </w:pPr>
      <w:ins w:id="17" w:author="Ericsson" w:date="2023-08-03T17:35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</w:ins>
      <w:r w:rsidR="009E779F">
        <w:rPr>
          <w:lang w:eastAsia="zh-CN" w:bidi="ar-IQ"/>
        </w:rPr>
        <w:t>A</w:t>
      </w:r>
      <w:r w:rsidR="009E779F" w:rsidRPr="000B5606">
        <w:rPr>
          <w:lang w:eastAsia="zh-CN" w:bidi="ar-IQ"/>
        </w:rPr>
        <w:t xml:space="preserve"> Charging Data Request [</w:t>
      </w:r>
      <w:r w:rsidR="009E779F">
        <w:rPr>
          <w:lang w:eastAsia="zh-CN" w:bidi="ar-IQ"/>
        </w:rPr>
        <w:t>Termination</w:t>
      </w:r>
      <w:r w:rsidR="009E779F" w:rsidRPr="000B5606">
        <w:rPr>
          <w:lang w:eastAsia="zh-CN" w:bidi="ar-IQ"/>
        </w:rPr>
        <w:t xml:space="preserve">] </w:t>
      </w:r>
      <w:r w:rsidR="009E779F">
        <w:rPr>
          <w:lang w:eastAsia="zh-CN" w:bidi="ar-IQ"/>
        </w:rPr>
        <w:t xml:space="preserve">is invoked by the NSACF </w:t>
      </w:r>
      <w:r w:rsidR="009E779F" w:rsidRPr="000B5606">
        <w:rPr>
          <w:lang w:eastAsia="zh-CN" w:bidi="ar-IQ"/>
        </w:rPr>
        <w:t xml:space="preserve">towards the CHF </w:t>
      </w:r>
      <w:r w:rsidR="009E779F" w:rsidRPr="00E05ACA">
        <w:rPr>
          <w:lang w:eastAsia="zh-CN" w:bidi="ar-IQ"/>
        </w:rPr>
        <w:t xml:space="preserve">when </w:t>
      </w:r>
      <w:r w:rsidR="009E779F">
        <w:rPr>
          <w:lang w:eastAsia="zh-CN" w:bidi="ar-IQ"/>
        </w:rPr>
        <w:t xml:space="preserve">a trigger for "termination" </w:t>
      </w:r>
      <w:del w:id="18" w:author="Ericsson" w:date="2023-08-03T17:34:00Z">
        <w:r w:rsidR="009E779F" w:rsidDel="00DF6C92">
          <w:rPr>
            <w:lang w:eastAsia="zh-CN" w:bidi="ar-IQ"/>
          </w:rPr>
          <w:delText xml:space="preserve"> </w:delText>
        </w:r>
      </w:del>
      <w:r w:rsidR="009E779F">
        <w:rPr>
          <w:lang w:eastAsia="zh-CN" w:bidi="ar-IQ"/>
        </w:rPr>
        <w:t>is</w:t>
      </w:r>
      <w:r w:rsidR="009E779F" w:rsidRPr="00E05ACA">
        <w:rPr>
          <w:lang w:eastAsia="zh-CN" w:bidi="ar-IQ"/>
        </w:rPr>
        <w:t xml:space="preserve"> </w:t>
      </w:r>
      <w:r w:rsidR="009E779F" w:rsidRPr="003A23A7">
        <w:rPr>
          <w:lang w:eastAsia="zh-CN" w:bidi="ar-IQ"/>
        </w:rPr>
        <w:t>met</w:t>
      </w:r>
      <w:r w:rsidR="009E779F">
        <w:rPr>
          <w:lang w:eastAsia="zh-CN" w:bidi="ar-IQ"/>
        </w:rPr>
        <w:t xml:space="preserve"> for </w:t>
      </w:r>
      <w:del w:id="19" w:author="Ericsson" w:date="2023-08-03T17:36:00Z">
        <w:r w:rsidR="009E779F" w:rsidDel="00901211">
          <w:rPr>
            <w:lang w:eastAsia="zh-CN" w:bidi="ar-IQ"/>
          </w:rPr>
          <w:delText xml:space="preserve">the </w:delText>
        </w:r>
      </w:del>
      <w:ins w:id="20" w:author="Ericsson" w:date="2023-08-03T17:36:00Z">
        <w:r w:rsidR="00901211">
          <w:rPr>
            <w:lang w:eastAsia="zh-CN" w:bidi="ar-IQ"/>
          </w:rPr>
          <w:t xml:space="preserve">an </w:t>
        </w:r>
      </w:ins>
      <w:r w:rsidR="009E779F">
        <w:rPr>
          <w:lang w:eastAsia="zh-CN" w:bidi="ar-IQ"/>
        </w:rPr>
        <w:t>S-NSSAI.</w:t>
      </w:r>
    </w:p>
    <w:p w14:paraId="111BC2A7" w14:textId="5ADF5FF8" w:rsidR="009E779F" w:rsidRDefault="00DF6C92">
      <w:pPr>
        <w:pStyle w:val="B1"/>
        <w:rPr>
          <w:lang w:eastAsia="zh-CN" w:bidi="ar-IQ"/>
        </w:rPr>
        <w:pPrChange w:id="21" w:author="Ericsson" w:date="2023-08-03T17:35:00Z">
          <w:pPr/>
        </w:pPrChange>
      </w:pPr>
      <w:ins w:id="22" w:author="Ericsson" w:date="2023-08-03T17:35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</w:ins>
      <w:r w:rsidR="009E779F">
        <w:rPr>
          <w:lang w:eastAsia="zh-CN" w:bidi="ar-IQ"/>
        </w:rPr>
        <w:t>A</w:t>
      </w:r>
      <w:r w:rsidR="009E779F" w:rsidRPr="000B5606">
        <w:rPr>
          <w:lang w:eastAsia="zh-CN" w:bidi="ar-IQ"/>
        </w:rPr>
        <w:t xml:space="preserve"> Charging Data Request [</w:t>
      </w:r>
      <w:r w:rsidR="009E779F">
        <w:rPr>
          <w:lang w:eastAsia="zh-CN" w:bidi="ar-IQ"/>
        </w:rPr>
        <w:t>Update</w:t>
      </w:r>
      <w:r w:rsidR="009E779F" w:rsidRPr="000B5606">
        <w:rPr>
          <w:lang w:eastAsia="zh-CN" w:bidi="ar-IQ"/>
        </w:rPr>
        <w:t xml:space="preserve">] </w:t>
      </w:r>
      <w:r w:rsidR="009E779F">
        <w:rPr>
          <w:lang w:eastAsia="zh-CN" w:bidi="ar-IQ"/>
        </w:rPr>
        <w:t xml:space="preserve">is invoked by the NSACF </w:t>
      </w:r>
      <w:r w:rsidR="009E779F" w:rsidRPr="000B5606">
        <w:rPr>
          <w:lang w:eastAsia="zh-CN" w:bidi="ar-IQ"/>
        </w:rPr>
        <w:t>towards the CHF</w:t>
      </w:r>
      <w:r w:rsidR="009E779F">
        <w:rPr>
          <w:lang w:eastAsia="zh-CN" w:bidi="ar-IQ"/>
        </w:rPr>
        <w:t xml:space="preserve">, when any trigger which is not a trigger for "initial" nor a trigger for "termination" is met, and the charging session exists for </w:t>
      </w:r>
      <w:del w:id="23" w:author="Ericsson" w:date="2023-08-03T17:36:00Z">
        <w:r w:rsidR="009E779F" w:rsidDel="00901211">
          <w:rPr>
            <w:lang w:eastAsia="zh-CN" w:bidi="ar-IQ"/>
          </w:rPr>
          <w:delText xml:space="preserve">the </w:delText>
        </w:r>
      </w:del>
      <w:ins w:id="24" w:author="Ericsson" w:date="2023-08-03T17:36:00Z">
        <w:r w:rsidR="00901211">
          <w:rPr>
            <w:lang w:eastAsia="zh-CN" w:bidi="ar-IQ"/>
          </w:rPr>
          <w:t xml:space="preserve">an </w:t>
        </w:r>
      </w:ins>
      <w:r w:rsidR="009E779F">
        <w:rPr>
          <w:lang w:eastAsia="zh-CN" w:bidi="ar-IQ"/>
        </w:rPr>
        <w:t>S-NSSAI.</w:t>
      </w:r>
    </w:p>
    <w:p w14:paraId="71073723" w14:textId="77777777" w:rsidR="009E779F" w:rsidRPr="009458A1" w:rsidRDefault="009E779F" w:rsidP="009E779F">
      <w:pPr>
        <w:rPr>
          <w:lang w:bidi="ar-IQ"/>
        </w:rPr>
      </w:pPr>
      <w:r w:rsidRPr="009458A1">
        <w:rPr>
          <w:lang w:bidi="ar-IQ"/>
        </w:rPr>
        <w:t>Table 5.2.1.2.1.</w:t>
      </w:r>
      <w:r>
        <w:rPr>
          <w:lang w:bidi="ar-IQ"/>
        </w:rPr>
        <w:t>1</w:t>
      </w:r>
      <w:r w:rsidRPr="009458A1">
        <w:rPr>
          <w:lang w:bidi="ar-IQ"/>
        </w:rPr>
        <w:t xml:space="preserve"> summarizes the set of default trigger conditions which shall be supported by the </w:t>
      </w:r>
      <w:r>
        <w:rPr>
          <w:lang w:bidi="ar-IQ"/>
        </w:rPr>
        <w:t xml:space="preserve">NSACF when charging is </w:t>
      </w:r>
      <w:r w:rsidRPr="00C670F5">
        <w:rPr>
          <w:lang w:bidi="ar-IQ"/>
        </w:rPr>
        <w:t xml:space="preserve">active for the corresponding </w:t>
      </w:r>
      <w:r>
        <w:rPr>
          <w:lang w:bidi="ar-IQ"/>
        </w:rPr>
        <w:t>NSACF</w:t>
      </w:r>
      <w:r w:rsidRPr="00C670F5">
        <w:rPr>
          <w:lang w:bidi="ar-IQ"/>
        </w:rPr>
        <w:t xml:space="preserve"> functionality</w:t>
      </w:r>
      <w:r>
        <w:rPr>
          <w:lang w:bidi="ar-IQ"/>
        </w:rPr>
        <w:t xml:space="preserve">, with </w:t>
      </w:r>
      <w:r w:rsidRPr="00C670F5">
        <w:rPr>
          <w:lang w:bidi="ar-IQ"/>
        </w:rPr>
        <w:t xml:space="preserve">the </w:t>
      </w:r>
      <w:r>
        <w:rPr>
          <w:lang w:bidi="ar-IQ"/>
        </w:rPr>
        <w:t xml:space="preserve">associated </w:t>
      </w:r>
      <w:r w:rsidRPr="00C670F5">
        <w:rPr>
          <w:lang w:eastAsia="zh-CN" w:bidi="ar-IQ"/>
        </w:rPr>
        <w:t>Charging Data</w:t>
      </w:r>
      <w:r w:rsidRPr="00C670F5">
        <w:rPr>
          <w:lang w:bidi="ar-IQ"/>
        </w:rPr>
        <w:t xml:space="preserve"> </w:t>
      </w:r>
      <w:r w:rsidRPr="00C670F5">
        <w:rPr>
          <w:lang w:eastAsia="zh-CN" w:bidi="ar-IQ"/>
        </w:rPr>
        <w:t>R</w:t>
      </w:r>
      <w:r w:rsidRPr="00C670F5">
        <w:rPr>
          <w:lang w:bidi="ar-IQ"/>
        </w:rPr>
        <w:t xml:space="preserve">equest message sent from </w:t>
      </w:r>
      <w:r>
        <w:rPr>
          <w:lang w:bidi="ar-IQ"/>
        </w:rPr>
        <w:t>NSACF</w:t>
      </w:r>
      <w:r w:rsidRPr="00C670F5">
        <w:rPr>
          <w:lang w:bidi="ar-IQ"/>
        </w:rPr>
        <w:t xml:space="preserve"> towards the CHF.</w:t>
      </w:r>
    </w:p>
    <w:p w14:paraId="660B37D3" w14:textId="77777777" w:rsidR="00B00C13" w:rsidRDefault="00B00C13" w:rsidP="00B00C13">
      <w:pPr>
        <w:pStyle w:val="TH"/>
        <w:rPr>
          <w:ins w:id="25" w:author="Ericsson" w:date="2023-08-03T16:50:00Z"/>
        </w:rPr>
      </w:pPr>
      <w:ins w:id="26" w:author="Ericsson" w:date="2023-08-03T16:50:00Z">
        <w:r w:rsidRPr="009458A1">
          <w:lastRenderedPageBreak/>
          <w:t>Table 5.2.1.2.1.</w:t>
        </w:r>
        <w:r>
          <w:t>1</w:t>
        </w:r>
        <w:r w:rsidRPr="009458A1">
          <w:t xml:space="preserve">: Default </w:t>
        </w:r>
        <w:r>
          <w:t>t</w:t>
        </w:r>
        <w:r w:rsidRPr="009458A1">
          <w:rPr>
            <w:lang w:bidi="ar-IQ"/>
          </w:rPr>
          <w:t xml:space="preserve">rigger conditions </w:t>
        </w:r>
        <w:r w:rsidRPr="009458A1">
          <w:t xml:space="preserve">in </w:t>
        </w:r>
        <w:r>
          <w:t>NSACF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  <w:tblGridChange w:id="27">
          <w:tblGrid>
            <w:gridCol w:w="2189"/>
            <w:gridCol w:w="1147"/>
            <w:gridCol w:w="1757"/>
            <w:gridCol w:w="1047"/>
            <w:gridCol w:w="1185"/>
            <w:gridCol w:w="2532"/>
          </w:tblGrid>
        </w:tblGridChange>
      </w:tblGrid>
      <w:tr w:rsidR="00B00C13" w:rsidRPr="009458A1" w14:paraId="4EEBE541" w14:textId="77777777" w:rsidTr="000E3C1A">
        <w:trPr>
          <w:tblHeader/>
          <w:ins w:id="28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60A1D39" w14:textId="77777777" w:rsidR="00B00C13" w:rsidRPr="009458A1" w:rsidRDefault="00B00C13" w:rsidP="000E3C1A">
            <w:pPr>
              <w:pStyle w:val="TAH"/>
              <w:rPr>
                <w:ins w:id="29" w:author="Ericsson" w:date="2023-08-03T16:50:00Z"/>
                <w:rFonts w:eastAsia="DengXian"/>
                <w:lang w:bidi="ar-IQ"/>
              </w:rPr>
            </w:pPr>
            <w:ins w:id="30" w:author="Ericsson" w:date="2023-08-03T16:50:00Z">
              <w:r w:rsidRPr="009458A1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D0FBC18" w14:textId="77777777" w:rsidR="00B00C13" w:rsidRPr="009458A1" w:rsidRDefault="00B00C13" w:rsidP="000E3C1A">
            <w:pPr>
              <w:pStyle w:val="TAH"/>
              <w:rPr>
                <w:ins w:id="31" w:author="Ericsson" w:date="2023-08-03T16:50:00Z"/>
                <w:rFonts w:eastAsia="DengXian"/>
                <w:lang w:bidi="ar-IQ"/>
              </w:rPr>
            </w:pPr>
            <w:ins w:id="32" w:author="Ericsson" w:date="2023-08-03T16:50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AFBAE2" w14:textId="77777777" w:rsidR="00B00C13" w:rsidRPr="009458A1" w:rsidRDefault="00B00C13" w:rsidP="000E3C1A">
            <w:pPr>
              <w:pStyle w:val="TAH"/>
              <w:rPr>
                <w:ins w:id="33" w:author="Ericsson" w:date="2023-08-03T16:50:00Z"/>
                <w:rFonts w:eastAsia="DengXian"/>
                <w:lang w:bidi="ar-IQ"/>
              </w:rPr>
            </w:pPr>
            <w:ins w:id="34" w:author="Ericsson" w:date="2023-08-03T16:50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43A16BF5" w14:textId="77777777" w:rsidR="00B00C13" w:rsidRPr="009458A1" w:rsidRDefault="00B00C13" w:rsidP="000E3C1A">
            <w:pPr>
              <w:pStyle w:val="TAH"/>
              <w:rPr>
                <w:ins w:id="35" w:author="Ericsson" w:date="2023-08-03T16:50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B77996" w14:textId="77777777" w:rsidR="00B00C13" w:rsidRPr="009458A1" w:rsidRDefault="00B00C13" w:rsidP="000E3C1A">
            <w:pPr>
              <w:pStyle w:val="TAH"/>
              <w:rPr>
                <w:ins w:id="36" w:author="Ericsson" w:date="2023-08-03T16:50:00Z"/>
                <w:rFonts w:eastAsia="DengXian"/>
                <w:lang w:bidi="ar-IQ"/>
              </w:rPr>
            </w:pPr>
            <w:ins w:id="37" w:author="Ericsson" w:date="2023-08-03T16:50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C03253" w14:textId="77777777" w:rsidR="00B00C13" w:rsidRPr="009458A1" w:rsidRDefault="00B00C13" w:rsidP="000E3C1A">
            <w:pPr>
              <w:pStyle w:val="TAH"/>
              <w:rPr>
                <w:ins w:id="38" w:author="Ericsson" w:date="2023-08-03T16:50:00Z"/>
                <w:rFonts w:eastAsia="DengXian"/>
                <w:lang w:bidi="ar-IQ"/>
              </w:rPr>
            </w:pPr>
            <w:ins w:id="39" w:author="Ericsson" w:date="2023-08-03T16:50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F579B41" w14:textId="77777777" w:rsidR="00B00C13" w:rsidRPr="009458A1" w:rsidRDefault="00B00C13" w:rsidP="000E3C1A">
            <w:pPr>
              <w:pStyle w:val="TAH"/>
              <w:rPr>
                <w:ins w:id="40" w:author="Ericsson" w:date="2023-08-03T16:50:00Z"/>
                <w:rFonts w:eastAsia="DengXian"/>
                <w:lang w:bidi="ar-IQ"/>
              </w:rPr>
            </w:pPr>
            <w:ins w:id="41" w:author="Ericsson" w:date="2023-08-03T16:50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4D2432" w:rsidRPr="00721E0F" w14:paraId="3149F316" w14:textId="77777777" w:rsidTr="004D2432">
        <w:trPr>
          <w:tblHeader/>
          <w:ins w:id="42" w:author="Ericsson" w:date="2023-08-03T17:0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FAAAA09" w14:textId="68093F3A" w:rsidR="004D2432" w:rsidRPr="00721E0F" w:rsidRDefault="004D2432" w:rsidP="000E3C1A">
            <w:pPr>
              <w:pStyle w:val="TAL"/>
              <w:jc w:val="center"/>
              <w:rPr>
                <w:ins w:id="43" w:author="Ericsson" w:date="2023-08-03T17:00:00Z"/>
                <w:rFonts w:eastAsia="DengXian"/>
                <w:b/>
                <w:lang w:bidi="ar-IQ"/>
              </w:rPr>
            </w:pPr>
            <w:ins w:id="44" w:author="Ericsson" w:date="2023-08-03T17:00:00Z">
              <w:r>
                <w:rPr>
                  <w:b/>
                  <w:bCs/>
                </w:rPr>
                <w:t>Initial</w:t>
              </w:r>
            </w:ins>
          </w:p>
        </w:tc>
      </w:tr>
      <w:tr w:rsidR="00F60466" w:rsidRPr="003A23A7" w14:paraId="7F31537C" w14:textId="77777777" w:rsidTr="000E3C1A">
        <w:trPr>
          <w:tblHeader/>
          <w:ins w:id="45" w:author="Ericsson" w:date="2023-08-03T16:5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7EAC" w14:textId="120CB6D2" w:rsidR="00F60466" w:rsidRPr="009458A1" w:rsidRDefault="009C4DD0" w:rsidP="00F60466">
            <w:pPr>
              <w:pStyle w:val="TAL"/>
              <w:rPr>
                <w:ins w:id="46" w:author="Ericsson" w:date="2023-08-03T16:51:00Z"/>
                <w:rFonts w:eastAsia="DengXian"/>
                <w:lang w:bidi="ar-IQ"/>
              </w:rPr>
            </w:pPr>
            <w:ins w:id="47" w:author="Ericsson" w:date="2023-08-03T17:30:00Z">
              <w:r>
                <w:t xml:space="preserve">Number </w:t>
              </w:r>
            </w:ins>
            <w:ins w:id="48" w:author="Ericsson" w:date="2023-08-03T16:51:00Z">
              <w:r w:rsidR="00F60466" w:rsidRPr="00BC66AD">
                <w:t>of UEs</w:t>
              </w:r>
              <w:r w:rsidR="00F60466">
                <w:t xml:space="preserve"> threshold reached for </w:t>
              </w:r>
              <w:r w:rsidR="00F60466" w:rsidRPr="004C07FF">
                <w:t>initial</w:t>
              </w:r>
              <w:r w:rsidR="00F60466" w:rsidRPr="003A23A7"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820" w14:textId="77777777" w:rsidR="00F60466" w:rsidRPr="009458A1" w:rsidRDefault="00F60466" w:rsidP="00F60466">
            <w:pPr>
              <w:pStyle w:val="TAL"/>
              <w:jc w:val="center"/>
              <w:rPr>
                <w:ins w:id="49" w:author="Ericsson" w:date="2023-08-03T16:51:00Z"/>
                <w:rFonts w:eastAsia="DengXian"/>
                <w:lang w:bidi="ar-IQ"/>
              </w:rPr>
            </w:pPr>
            <w:ins w:id="50" w:author="Ericsson" w:date="2023-08-03T16:51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4CB8" w14:textId="77777777" w:rsidR="00F60466" w:rsidRPr="009458A1" w:rsidRDefault="00F60466" w:rsidP="00F60466">
            <w:pPr>
              <w:pStyle w:val="TAL"/>
              <w:jc w:val="center"/>
              <w:rPr>
                <w:ins w:id="51" w:author="Ericsson" w:date="2023-08-03T16:51:00Z"/>
                <w:rFonts w:eastAsia="DengXian"/>
                <w:lang w:bidi="ar-IQ"/>
              </w:rPr>
            </w:pPr>
            <w:ins w:id="52" w:author="Ericsson" w:date="2023-08-03T16:51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86C" w14:textId="77777777" w:rsidR="00F60466" w:rsidRPr="009458A1" w:rsidRDefault="00F60466" w:rsidP="00F60466">
            <w:pPr>
              <w:pStyle w:val="TAL"/>
              <w:jc w:val="center"/>
              <w:rPr>
                <w:ins w:id="53" w:author="Ericsson" w:date="2023-08-03T16:51:00Z"/>
                <w:lang w:bidi="ar-IQ"/>
              </w:rPr>
            </w:pPr>
            <w:ins w:id="54" w:author="Ericsson" w:date="2023-08-03T16:51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9829" w14:textId="1D50E887" w:rsidR="00F60466" w:rsidRDefault="00F60466" w:rsidP="00F60466">
            <w:pPr>
              <w:pStyle w:val="TAL"/>
              <w:jc w:val="center"/>
              <w:rPr>
                <w:ins w:id="55" w:author="Ericsson" w:date="2023-08-03T16:51:00Z"/>
                <w:rFonts w:eastAsia="DengXian"/>
                <w:lang w:bidi="ar-IQ"/>
              </w:rPr>
            </w:pPr>
            <w:ins w:id="56" w:author="Ericsson" w:date="2023-08-03T17:1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4E30" w14:textId="11A23741" w:rsidR="00F60466" w:rsidRPr="003A23A7" w:rsidRDefault="00F60466" w:rsidP="00F60466">
            <w:pPr>
              <w:pStyle w:val="TAL"/>
              <w:rPr>
                <w:ins w:id="57" w:author="Ericsson" w:date="2023-08-03T16:51:00Z"/>
              </w:rPr>
            </w:pPr>
            <w:ins w:id="58" w:author="Ericsson" w:date="2023-08-03T16:51:00Z">
              <w:r>
                <w:t xml:space="preserve">SCUR: </w:t>
              </w:r>
              <w:r w:rsidRPr="00B722BF">
                <w:t>Charging Data Request [Initial]</w:t>
              </w:r>
              <w:r>
                <w:t xml:space="preserve"> </w:t>
              </w:r>
            </w:ins>
            <w:ins w:id="59" w:author="Ericsson" w:date="2023-08-03T16:59:00Z">
              <w:r>
                <w:t>(</w:t>
              </w:r>
              <w:r w:rsidRPr="00BD6F46">
                <w:t>NOTE 1</w:t>
              </w:r>
              <w:r>
                <w:t>)</w:t>
              </w:r>
            </w:ins>
          </w:p>
        </w:tc>
      </w:tr>
      <w:tr w:rsidR="00F60466" w:rsidRPr="009458A1" w14:paraId="17A4BB0B" w14:textId="77777777" w:rsidTr="000E3C1A">
        <w:trPr>
          <w:tblHeader/>
          <w:ins w:id="60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919C" w14:textId="29945079" w:rsidR="00F60466" w:rsidRPr="00BC66AD" w:rsidRDefault="009C4DD0" w:rsidP="00F60466">
            <w:pPr>
              <w:pStyle w:val="TAL"/>
              <w:rPr>
                <w:ins w:id="61" w:author="Ericsson" w:date="2023-08-03T16:50:00Z"/>
              </w:rPr>
            </w:pPr>
            <w:ins w:id="62" w:author="Ericsson" w:date="2023-08-03T17:30:00Z">
              <w:r>
                <w:t xml:space="preserve">Number </w:t>
              </w:r>
            </w:ins>
            <w:ins w:id="63" w:author="Ericsson" w:date="2023-08-03T16:52:00Z">
              <w:r w:rsidR="00F60466" w:rsidRPr="00BC66AD">
                <w:t xml:space="preserve">of </w:t>
              </w:r>
              <w:r w:rsidR="00F60466">
                <w:t>PDU</w:t>
              </w:r>
            </w:ins>
            <w:ins w:id="64" w:author="Ericsson" w:date="2023-08-03T17:14:00Z">
              <w:r w:rsidR="00F60466">
                <w:t xml:space="preserve"> session</w:t>
              </w:r>
            </w:ins>
            <w:ins w:id="65" w:author="Ericsson" w:date="2023-08-03T16:52:00Z">
              <w:r w:rsidR="00F60466">
                <w:t xml:space="preserve">s threshold reached for </w:t>
              </w:r>
              <w:r w:rsidR="00F60466" w:rsidRPr="004C07FF">
                <w:t>initial</w:t>
              </w:r>
              <w:r w:rsidR="00F60466"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D227" w14:textId="571D8179" w:rsidR="00F60466" w:rsidRPr="009458A1" w:rsidRDefault="00F60466" w:rsidP="00F60466">
            <w:pPr>
              <w:pStyle w:val="TAL"/>
              <w:jc w:val="center"/>
              <w:rPr>
                <w:ins w:id="66" w:author="Ericsson" w:date="2023-08-03T16:50:00Z"/>
                <w:rFonts w:eastAsia="DengXian"/>
                <w:lang w:bidi="ar-IQ"/>
              </w:rPr>
            </w:pPr>
            <w:ins w:id="67" w:author="Ericsson" w:date="2023-08-03T16:5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31E" w14:textId="21FCE084" w:rsidR="00F60466" w:rsidRPr="009458A1" w:rsidRDefault="00F60466" w:rsidP="00F60466">
            <w:pPr>
              <w:pStyle w:val="TAL"/>
              <w:jc w:val="center"/>
              <w:rPr>
                <w:ins w:id="68" w:author="Ericsson" w:date="2023-08-03T16:50:00Z"/>
                <w:rFonts w:eastAsia="DengXian"/>
                <w:lang w:bidi="ar-IQ"/>
              </w:rPr>
            </w:pPr>
            <w:ins w:id="69" w:author="Ericsson" w:date="2023-08-03T16:5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6F7" w14:textId="7D3DEE75" w:rsidR="00F60466" w:rsidRPr="009458A1" w:rsidRDefault="00F60466" w:rsidP="00F60466">
            <w:pPr>
              <w:pStyle w:val="TAL"/>
              <w:jc w:val="center"/>
              <w:rPr>
                <w:ins w:id="70" w:author="Ericsson" w:date="2023-08-03T16:50:00Z"/>
                <w:lang w:bidi="ar-IQ"/>
              </w:rPr>
            </w:pPr>
            <w:ins w:id="71" w:author="Ericsson" w:date="2023-08-03T16:5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AF51" w14:textId="35C5899D" w:rsidR="00F60466" w:rsidDel="00A65D48" w:rsidRDefault="00F60466" w:rsidP="00F60466">
            <w:pPr>
              <w:pStyle w:val="TAL"/>
              <w:jc w:val="center"/>
              <w:rPr>
                <w:ins w:id="72" w:author="Ericsson" w:date="2023-08-03T16:50:00Z"/>
                <w:rFonts w:eastAsia="DengXian"/>
                <w:lang w:bidi="ar-IQ"/>
              </w:rPr>
            </w:pPr>
            <w:ins w:id="73" w:author="Ericsson" w:date="2023-08-03T17:16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B3E" w14:textId="1FEB7350" w:rsidR="00F60466" w:rsidRDefault="00F60466" w:rsidP="00F60466">
            <w:pPr>
              <w:pStyle w:val="TAL"/>
              <w:rPr>
                <w:ins w:id="74" w:author="Ericsson" w:date="2023-08-03T16:50:00Z"/>
              </w:rPr>
            </w:pPr>
            <w:ins w:id="75" w:author="Ericsson" w:date="2023-08-03T16:52:00Z">
              <w:r>
                <w:t xml:space="preserve">SCUR: </w:t>
              </w:r>
              <w:r w:rsidRPr="00B722BF">
                <w:t>Charging Data Request [Initial]</w:t>
              </w:r>
              <w:r>
                <w:t xml:space="preserve"> </w:t>
              </w:r>
            </w:ins>
            <w:ins w:id="76" w:author="Ericsson" w:date="2023-08-03T16:59:00Z">
              <w:r>
                <w:t>(</w:t>
              </w:r>
              <w:r w:rsidRPr="00BD6F46">
                <w:t>NOTE 1</w:t>
              </w:r>
              <w:r>
                <w:t>)</w:t>
              </w:r>
            </w:ins>
          </w:p>
        </w:tc>
      </w:tr>
      <w:tr w:rsidR="004D2432" w:rsidRPr="00721E0F" w14:paraId="0B3AF57C" w14:textId="77777777" w:rsidTr="000E3C1A">
        <w:trPr>
          <w:tblHeader/>
          <w:ins w:id="77" w:author="Ericsson" w:date="2023-08-03T17:0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63004F4" w14:textId="13A5AF2B" w:rsidR="004D2432" w:rsidRPr="00721E0F" w:rsidRDefault="00456B18" w:rsidP="000E3C1A">
            <w:pPr>
              <w:pStyle w:val="TAL"/>
              <w:jc w:val="center"/>
              <w:rPr>
                <w:ins w:id="78" w:author="Ericsson" w:date="2023-08-03T17:00:00Z"/>
                <w:rFonts w:eastAsia="DengXian"/>
                <w:b/>
                <w:lang w:bidi="ar-IQ"/>
              </w:rPr>
            </w:pPr>
            <w:ins w:id="79" w:author="Ericsson" w:date="2023-08-03T17:24:00Z">
              <w:r w:rsidRPr="00983343">
                <w:rPr>
                  <w:b/>
                  <w:lang w:bidi="ar-IQ"/>
                </w:rPr>
                <w:t xml:space="preserve">Change of </w:t>
              </w:r>
              <w:r>
                <w:rPr>
                  <w:b/>
                  <w:lang w:bidi="ar-IQ"/>
                </w:rPr>
                <w:t>c</w:t>
              </w:r>
              <w:r w:rsidRPr="00983343">
                <w:rPr>
                  <w:b/>
                  <w:lang w:bidi="ar-IQ"/>
                </w:rPr>
                <w:t>harging conditions</w:t>
              </w:r>
            </w:ins>
          </w:p>
        </w:tc>
      </w:tr>
      <w:tr w:rsidR="00E36580" w:rsidRPr="009458A1" w14:paraId="43AA842F" w14:textId="77777777" w:rsidTr="000E3C1A">
        <w:trPr>
          <w:tblHeader/>
          <w:ins w:id="80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0B0F" w14:textId="34D80BAF" w:rsidR="00E36580" w:rsidRPr="009458A1" w:rsidRDefault="009C4DD0" w:rsidP="00E36580">
            <w:pPr>
              <w:pStyle w:val="TAL"/>
              <w:rPr>
                <w:ins w:id="81" w:author="Ericsson" w:date="2023-08-03T16:50:00Z"/>
                <w:rFonts w:eastAsia="DengXian"/>
                <w:lang w:bidi="ar-IQ"/>
              </w:rPr>
            </w:pPr>
            <w:ins w:id="82" w:author="Ericsson" w:date="2023-08-03T17:30:00Z">
              <w:r>
                <w:t xml:space="preserve">Number </w:t>
              </w:r>
            </w:ins>
            <w:ins w:id="83" w:author="Ericsson" w:date="2023-08-03T16:50:00Z">
              <w:r w:rsidR="00E36580" w:rsidRPr="00BC66AD">
                <w:t>of UEs</w:t>
              </w:r>
              <w:r w:rsidR="00E36580">
                <w:t xml:space="preserve"> threshold crossed upwards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EEDA" w14:textId="77777777" w:rsidR="00E36580" w:rsidRPr="009458A1" w:rsidRDefault="00E36580" w:rsidP="00E36580">
            <w:pPr>
              <w:pStyle w:val="TAL"/>
              <w:jc w:val="center"/>
              <w:rPr>
                <w:ins w:id="84" w:author="Ericsson" w:date="2023-08-03T16:50:00Z"/>
                <w:rFonts w:eastAsia="DengXian"/>
                <w:lang w:bidi="ar-IQ"/>
              </w:rPr>
            </w:pPr>
            <w:ins w:id="85" w:author="Ericsson" w:date="2023-08-03T16:50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0814" w14:textId="77777777" w:rsidR="00E36580" w:rsidRPr="009458A1" w:rsidRDefault="00E36580" w:rsidP="00E36580">
            <w:pPr>
              <w:pStyle w:val="TAL"/>
              <w:jc w:val="center"/>
              <w:rPr>
                <w:ins w:id="86" w:author="Ericsson" w:date="2023-08-03T16:50:00Z"/>
                <w:rFonts w:eastAsia="DengXian"/>
                <w:lang w:bidi="ar-IQ"/>
              </w:rPr>
            </w:pPr>
            <w:ins w:id="87" w:author="Ericsson" w:date="2023-08-03T16:50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9A71" w14:textId="67B5C50D" w:rsidR="00E36580" w:rsidRPr="009458A1" w:rsidRDefault="00E36580" w:rsidP="00E36580">
            <w:pPr>
              <w:pStyle w:val="TAL"/>
              <w:jc w:val="center"/>
              <w:rPr>
                <w:ins w:id="88" w:author="Ericsson" w:date="2023-08-03T16:50:00Z"/>
                <w:rFonts w:eastAsia="DengXian"/>
                <w:lang w:bidi="ar-IQ"/>
              </w:rPr>
            </w:pPr>
            <w:ins w:id="89" w:author="Ericsson" w:date="2023-08-03T17:17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BD36" w14:textId="77777777" w:rsidR="00E36580" w:rsidRPr="009458A1" w:rsidRDefault="00E36580" w:rsidP="00E36580">
            <w:pPr>
              <w:pStyle w:val="TAL"/>
              <w:jc w:val="center"/>
              <w:rPr>
                <w:ins w:id="90" w:author="Ericsson" w:date="2023-08-03T16:50:00Z"/>
                <w:rFonts w:eastAsia="DengXian"/>
                <w:lang w:bidi="ar-IQ"/>
              </w:rPr>
            </w:pPr>
            <w:ins w:id="91" w:author="Ericsson" w:date="2023-08-03T16:50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AA7D" w14:textId="77777777" w:rsidR="00E36580" w:rsidRPr="00624095" w:rsidRDefault="00E36580" w:rsidP="00E36580">
            <w:pPr>
              <w:pStyle w:val="TAL"/>
              <w:rPr>
                <w:ins w:id="92" w:author="Ericsson" w:date="2023-08-03T16:50:00Z"/>
                <w:rFonts w:eastAsia="DengXian"/>
                <w:lang w:bidi="ar-IQ"/>
              </w:rPr>
            </w:pPr>
            <w:ins w:id="93" w:author="Ericsson" w:date="2023-08-03T16:50:00Z">
              <w:r w:rsidRPr="00624095">
                <w:rPr>
                  <w:rFonts w:eastAsia="DengXian"/>
                  <w:lang w:bidi="ar-IQ"/>
                </w:rPr>
                <w:t>IEC</w:t>
              </w:r>
              <w:r>
                <w:rPr>
                  <w:rFonts w:eastAsia="DengXian"/>
                  <w:lang w:bidi="ar-IQ"/>
                </w:rPr>
                <w:t>, 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4E6C7080" w14:textId="77777777" w:rsidR="00E36580" w:rsidRDefault="00E36580" w:rsidP="00E36580">
            <w:pPr>
              <w:pStyle w:val="TAL"/>
              <w:rPr>
                <w:ins w:id="94" w:author="Ericsson" w:date="2023-08-03T16:50:00Z"/>
                <w:rFonts w:eastAsia="DengXian"/>
                <w:lang w:bidi="ar-IQ"/>
              </w:rPr>
            </w:pPr>
          </w:p>
          <w:p w14:paraId="68C0B346" w14:textId="447A167A" w:rsidR="00E36580" w:rsidRPr="009458A1" w:rsidRDefault="00E36580" w:rsidP="00E36580">
            <w:pPr>
              <w:pStyle w:val="TAL"/>
              <w:rPr>
                <w:ins w:id="95" w:author="Ericsson" w:date="2023-08-03T16:50:00Z"/>
                <w:rFonts w:eastAsia="DengXian"/>
                <w:lang w:bidi="ar-IQ"/>
              </w:rPr>
            </w:pPr>
            <w:ins w:id="96" w:author="Ericsson" w:date="2023-08-03T16:50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E36580" w:rsidRPr="009458A1" w14:paraId="55CB780F" w14:textId="77777777" w:rsidTr="000E3C1A">
        <w:trPr>
          <w:tblHeader/>
          <w:ins w:id="97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CD4C" w14:textId="07E3490A" w:rsidR="00E36580" w:rsidRPr="009458A1" w:rsidRDefault="009C4DD0" w:rsidP="00E36580">
            <w:pPr>
              <w:pStyle w:val="TAL"/>
              <w:rPr>
                <w:ins w:id="98" w:author="Ericsson" w:date="2023-08-03T16:50:00Z"/>
              </w:rPr>
            </w:pPr>
            <w:ins w:id="99" w:author="Ericsson" w:date="2023-08-03T17:30:00Z">
              <w:r>
                <w:t xml:space="preserve">Number </w:t>
              </w:r>
            </w:ins>
            <w:ins w:id="100" w:author="Ericsson" w:date="2023-08-03T16:50:00Z">
              <w:r w:rsidR="00E36580" w:rsidRPr="00BC66AD">
                <w:t>of UEs</w:t>
              </w:r>
              <w:r w:rsidR="00E36580">
                <w:t xml:space="preserve"> threshold crossed downwards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CEB9" w14:textId="77777777" w:rsidR="00E36580" w:rsidRPr="009458A1" w:rsidRDefault="00E36580" w:rsidP="00E36580">
            <w:pPr>
              <w:pStyle w:val="TAL"/>
              <w:jc w:val="center"/>
              <w:rPr>
                <w:ins w:id="101" w:author="Ericsson" w:date="2023-08-03T16:50:00Z"/>
              </w:rPr>
            </w:pPr>
            <w:ins w:id="102" w:author="Ericsson" w:date="2023-08-03T16:50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81A0" w14:textId="77777777" w:rsidR="00E36580" w:rsidRPr="009458A1" w:rsidRDefault="00E36580" w:rsidP="00E36580">
            <w:pPr>
              <w:pStyle w:val="TAL"/>
              <w:jc w:val="center"/>
              <w:rPr>
                <w:ins w:id="103" w:author="Ericsson" w:date="2023-08-03T16:50:00Z"/>
              </w:rPr>
            </w:pPr>
            <w:ins w:id="104" w:author="Ericsson" w:date="2023-08-03T16:50:00Z">
              <w:r w:rsidRPr="009458A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989C" w14:textId="400C8B4A" w:rsidR="00E36580" w:rsidRPr="009458A1" w:rsidRDefault="00E36580" w:rsidP="00E36580">
            <w:pPr>
              <w:pStyle w:val="TAL"/>
              <w:jc w:val="center"/>
              <w:rPr>
                <w:ins w:id="105" w:author="Ericsson" w:date="2023-08-03T16:50:00Z"/>
                <w:lang w:eastAsia="zh-CN" w:bidi="ar-IQ"/>
              </w:rPr>
            </w:pPr>
            <w:ins w:id="106" w:author="Ericsson" w:date="2023-08-03T17:17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8F6F" w14:textId="77777777" w:rsidR="00E36580" w:rsidRPr="009458A1" w:rsidRDefault="00E36580" w:rsidP="00E36580">
            <w:pPr>
              <w:pStyle w:val="TAL"/>
              <w:jc w:val="center"/>
              <w:rPr>
                <w:ins w:id="107" w:author="Ericsson" w:date="2023-08-03T16:50:00Z"/>
              </w:rPr>
            </w:pPr>
            <w:ins w:id="108" w:author="Ericsson" w:date="2023-08-03T16:50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6B57" w14:textId="77777777" w:rsidR="00E36580" w:rsidRPr="00624095" w:rsidRDefault="00E36580" w:rsidP="00E36580">
            <w:pPr>
              <w:pStyle w:val="TAL"/>
              <w:rPr>
                <w:ins w:id="109" w:author="Ericsson" w:date="2023-08-03T16:50:00Z"/>
                <w:rFonts w:eastAsia="DengXian"/>
                <w:lang w:bidi="ar-IQ"/>
              </w:rPr>
            </w:pPr>
            <w:ins w:id="110" w:author="Ericsson" w:date="2023-08-03T16:50:00Z">
              <w:r>
                <w:rPr>
                  <w:rFonts w:eastAsia="DengXian"/>
                  <w:lang w:bidi="ar-IQ"/>
                </w:rPr>
                <w:t>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0D1DD687" w14:textId="77777777" w:rsidR="00E36580" w:rsidRDefault="00E36580" w:rsidP="00E36580">
            <w:pPr>
              <w:pStyle w:val="TAL"/>
              <w:rPr>
                <w:ins w:id="111" w:author="Ericsson" w:date="2023-08-03T16:50:00Z"/>
                <w:rFonts w:eastAsia="DengXian"/>
                <w:lang w:bidi="ar-IQ"/>
              </w:rPr>
            </w:pPr>
          </w:p>
          <w:p w14:paraId="59881CF3" w14:textId="09FAD7AC" w:rsidR="00E36580" w:rsidRPr="009458A1" w:rsidRDefault="00E36580" w:rsidP="00E36580">
            <w:pPr>
              <w:pStyle w:val="TAL"/>
              <w:rPr>
                <w:ins w:id="112" w:author="Ericsson" w:date="2023-08-03T16:50:00Z"/>
              </w:rPr>
            </w:pPr>
            <w:ins w:id="113" w:author="Ericsson" w:date="2023-08-03T16:50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E36580" w:rsidRPr="009458A1" w14:paraId="58DBCF7D" w14:textId="77777777" w:rsidTr="000E3C1A">
        <w:trPr>
          <w:tblHeader/>
          <w:ins w:id="114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F258" w14:textId="3C917087" w:rsidR="00E36580" w:rsidRPr="009458A1" w:rsidRDefault="009C4DD0" w:rsidP="00E36580">
            <w:pPr>
              <w:pStyle w:val="TAL"/>
              <w:rPr>
                <w:ins w:id="115" w:author="Ericsson" w:date="2023-08-03T16:50:00Z"/>
                <w:rFonts w:eastAsia="DengXian"/>
                <w:lang w:bidi="ar-IQ"/>
              </w:rPr>
            </w:pPr>
            <w:ins w:id="116" w:author="Ericsson" w:date="2023-08-03T17:30:00Z">
              <w:r>
                <w:t xml:space="preserve">Number </w:t>
              </w:r>
            </w:ins>
            <w:ins w:id="117" w:author="Ericsson" w:date="2023-08-03T16:50:00Z">
              <w:r w:rsidR="00E36580" w:rsidRPr="00BC66AD">
                <w:t xml:space="preserve">of </w:t>
              </w:r>
              <w:r w:rsidR="00E36580">
                <w:t>PDU</w:t>
              </w:r>
            </w:ins>
            <w:ins w:id="118" w:author="Ericsson" w:date="2023-08-03T17:17:00Z">
              <w:r w:rsidR="00F80A8B">
                <w:t xml:space="preserve"> session</w:t>
              </w:r>
            </w:ins>
            <w:ins w:id="119" w:author="Ericsson" w:date="2023-08-03T16:50:00Z">
              <w:r w:rsidR="00E36580">
                <w:t>s threshold crossed upwards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14EC" w14:textId="77777777" w:rsidR="00E36580" w:rsidRPr="009458A1" w:rsidRDefault="00E36580" w:rsidP="00E36580">
            <w:pPr>
              <w:pStyle w:val="TAL"/>
              <w:jc w:val="center"/>
              <w:rPr>
                <w:ins w:id="120" w:author="Ericsson" w:date="2023-08-03T16:50:00Z"/>
                <w:rFonts w:eastAsia="DengXian"/>
                <w:lang w:bidi="ar-IQ"/>
              </w:rPr>
            </w:pPr>
            <w:ins w:id="121" w:author="Ericsson" w:date="2023-08-03T16:50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A4B7" w14:textId="77777777" w:rsidR="00E36580" w:rsidRPr="009458A1" w:rsidRDefault="00E36580" w:rsidP="00E36580">
            <w:pPr>
              <w:pStyle w:val="TAL"/>
              <w:jc w:val="center"/>
              <w:rPr>
                <w:ins w:id="122" w:author="Ericsson" w:date="2023-08-03T16:50:00Z"/>
                <w:rFonts w:eastAsia="DengXian"/>
                <w:lang w:bidi="ar-IQ"/>
              </w:rPr>
            </w:pPr>
            <w:ins w:id="123" w:author="Ericsson" w:date="2023-08-03T16:50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A114" w14:textId="1AEC005B" w:rsidR="00E36580" w:rsidRPr="009458A1" w:rsidRDefault="00E36580" w:rsidP="00E36580">
            <w:pPr>
              <w:pStyle w:val="TAL"/>
              <w:jc w:val="center"/>
              <w:rPr>
                <w:ins w:id="124" w:author="Ericsson" w:date="2023-08-03T16:50:00Z"/>
                <w:rFonts w:eastAsia="DengXian"/>
                <w:lang w:bidi="ar-IQ"/>
              </w:rPr>
            </w:pPr>
            <w:ins w:id="125" w:author="Ericsson" w:date="2023-08-03T17:17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3044" w14:textId="77777777" w:rsidR="00E36580" w:rsidRPr="009458A1" w:rsidRDefault="00E36580" w:rsidP="00E36580">
            <w:pPr>
              <w:pStyle w:val="TAL"/>
              <w:jc w:val="center"/>
              <w:rPr>
                <w:ins w:id="126" w:author="Ericsson" w:date="2023-08-03T16:50:00Z"/>
                <w:rFonts w:eastAsia="DengXian"/>
                <w:lang w:bidi="ar-IQ"/>
              </w:rPr>
            </w:pPr>
            <w:ins w:id="127" w:author="Ericsson" w:date="2023-08-03T16:50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884B" w14:textId="77777777" w:rsidR="00E36580" w:rsidRPr="00624095" w:rsidRDefault="00E36580" w:rsidP="00E36580">
            <w:pPr>
              <w:pStyle w:val="TAL"/>
              <w:rPr>
                <w:ins w:id="128" w:author="Ericsson" w:date="2023-08-03T16:50:00Z"/>
                <w:rFonts w:eastAsia="DengXian"/>
                <w:lang w:bidi="ar-IQ"/>
              </w:rPr>
            </w:pPr>
            <w:ins w:id="129" w:author="Ericsson" w:date="2023-08-03T16:50:00Z">
              <w:r w:rsidRPr="00624095">
                <w:rPr>
                  <w:rFonts w:eastAsia="DengXian"/>
                  <w:lang w:bidi="ar-IQ"/>
                </w:rPr>
                <w:t>IEC</w:t>
              </w:r>
              <w:r>
                <w:rPr>
                  <w:rFonts w:eastAsia="DengXian"/>
                  <w:lang w:bidi="ar-IQ"/>
                </w:rPr>
                <w:t>, 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357A707A" w14:textId="77777777" w:rsidR="00E36580" w:rsidRDefault="00E36580" w:rsidP="00E36580">
            <w:pPr>
              <w:pStyle w:val="TAL"/>
              <w:rPr>
                <w:ins w:id="130" w:author="Ericsson" w:date="2023-08-03T16:50:00Z"/>
                <w:rFonts w:eastAsia="DengXian"/>
                <w:lang w:bidi="ar-IQ"/>
              </w:rPr>
            </w:pPr>
          </w:p>
          <w:p w14:paraId="029CEA79" w14:textId="50BDD4D3" w:rsidR="00E36580" w:rsidRPr="009458A1" w:rsidRDefault="00E36580" w:rsidP="00E36580">
            <w:pPr>
              <w:pStyle w:val="TAL"/>
              <w:rPr>
                <w:ins w:id="131" w:author="Ericsson" w:date="2023-08-03T16:50:00Z"/>
                <w:rFonts w:eastAsia="DengXian"/>
                <w:lang w:bidi="ar-IQ"/>
              </w:rPr>
            </w:pPr>
            <w:ins w:id="132" w:author="Ericsson" w:date="2023-08-03T16:50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E36580" w:rsidRPr="009458A1" w14:paraId="3B59BDA6" w14:textId="77777777" w:rsidTr="000E3C1A">
        <w:trPr>
          <w:tblHeader/>
          <w:ins w:id="133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DCB6" w14:textId="6A05B96B" w:rsidR="00E36580" w:rsidRPr="009458A1" w:rsidRDefault="009C4DD0" w:rsidP="00E36580">
            <w:pPr>
              <w:pStyle w:val="TAL"/>
              <w:rPr>
                <w:ins w:id="134" w:author="Ericsson" w:date="2023-08-03T16:50:00Z"/>
              </w:rPr>
            </w:pPr>
            <w:ins w:id="135" w:author="Ericsson" w:date="2023-08-03T17:30:00Z">
              <w:r>
                <w:t xml:space="preserve">Number </w:t>
              </w:r>
            </w:ins>
            <w:ins w:id="136" w:author="Ericsson" w:date="2023-08-03T16:50:00Z">
              <w:r w:rsidR="00E36580" w:rsidRPr="00BC66AD">
                <w:t xml:space="preserve">of </w:t>
              </w:r>
              <w:r w:rsidR="00E36580">
                <w:t>PDU</w:t>
              </w:r>
            </w:ins>
            <w:ins w:id="137" w:author="Ericsson" w:date="2023-08-03T17:17:00Z">
              <w:r w:rsidR="00F80A8B">
                <w:t xml:space="preserve"> session</w:t>
              </w:r>
            </w:ins>
            <w:ins w:id="138" w:author="Ericsson" w:date="2023-08-03T16:50:00Z">
              <w:r w:rsidR="00E36580">
                <w:t>s threshold crossed downwards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E49F" w14:textId="77777777" w:rsidR="00E36580" w:rsidRPr="009458A1" w:rsidRDefault="00E36580" w:rsidP="00E36580">
            <w:pPr>
              <w:pStyle w:val="TAL"/>
              <w:jc w:val="center"/>
              <w:rPr>
                <w:ins w:id="139" w:author="Ericsson" w:date="2023-08-03T16:50:00Z"/>
              </w:rPr>
            </w:pPr>
            <w:ins w:id="140" w:author="Ericsson" w:date="2023-08-03T16:50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6B93" w14:textId="77777777" w:rsidR="00E36580" w:rsidRPr="009458A1" w:rsidRDefault="00E36580" w:rsidP="00E36580">
            <w:pPr>
              <w:pStyle w:val="TAL"/>
              <w:jc w:val="center"/>
              <w:rPr>
                <w:ins w:id="141" w:author="Ericsson" w:date="2023-08-03T16:50:00Z"/>
              </w:rPr>
            </w:pPr>
            <w:ins w:id="142" w:author="Ericsson" w:date="2023-08-03T16:50:00Z">
              <w:r w:rsidRPr="009458A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A8A4" w14:textId="3E51F9F5" w:rsidR="00E36580" w:rsidRPr="009458A1" w:rsidRDefault="00E36580" w:rsidP="00E36580">
            <w:pPr>
              <w:pStyle w:val="TAL"/>
              <w:jc w:val="center"/>
              <w:rPr>
                <w:ins w:id="143" w:author="Ericsson" w:date="2023-08-03T16:50:00Z"/>
                <w:lang w:eastAsia="zh-CN" w:bidi="ar-IQ"/>
              </w:rPr>
            </w:pPr>
            <w:ins w:id="144" w:author="Ericsson" w:date="2023-08-03T17:17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64EF" w14:textId="77777777" w:rsidR="00E36580" w:rsidRPr="009458A1" w:rsidRDefault="00E36580" w:rsidP="00E36580">
            <w:pPr>
              <w:pStyle w:val="TAL"/>
              <w:jc w:val="center"/>
              <w:rPr>
                <w:ins w:id="145" w:author="Ericsson" w:date="2023-08-03T16:50:00Z"/>
              </w:rPr>
            </w:pPr>
            <w:ins w:id="146" w:author="Ericsson" w:date="2023-08-03T16:50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F7FE" w14:textId="77777777" w:rsidR="00E36580" w:rsidRPr="00624095" w:rsidRDefault="00E36580" w:rsidP="00E36580">
            <w:pPr>
              <w:pStyle w:val="TAL"/>
              <w:rPr>
                <w:ins w:id="147" w:author="Ericsson" w:date="2023-08-03T16:50:00Z"/>
                <w:rFonts w:eastAsia="DengXian"/>
                <w:lang w:bidi="ar-IQ"/>
              </w:rPr>
            </w:pPr>
            <w:ins w:id="148" w:author="Ericsson" w:date="2023-08-03T16:50:00Z">
              <w:r>
                <w:rPr>
                  <w:rFonts w:eastAsia="DengXian"/>
                  <w:lang w:bidi="ar-IQ"/>
                </w:rPr>
                <w:t>PEC</w:t>
              </w:r>
              <w:r w:rsidRPr="00624095">
                <w:rPr>
                  <w:rFonts w:eastAsia="DengXian"/>
                  <w:lang w:bidi="ar-IQ"/>
                </w:rPr>
                <w:t>: Charging Data Request [Event]</w:t>
              </w:r>
            </w:ins>
          </w:p>
          <w:p w14:paraId="3818BCF1" w14:textId="77777777" w:rsidR="00E36580" w:rsidRDefault="00E36580" w:rsidP="00E36580">
            <w:pPr>
              <w:pStyle w:val="TAL"/>
              <w:rPr>
                <w:ins w:id="149" w:author="Ericsson" w:date="2023-08-03T16:50:00Z"/>
                <w:rFonts w:eastAsia="DengXian"/>
                <w:lang w:bidi="ar-IQ"/>
              </w:rPr>
            </w:pPr>
          </w:p>
          <w:p w14:paraId="502F22E0" w14:textId="4DDCE557" w:rsidR="00E36580" w:rsidRPr="009458A1" w:rsidRDefault="00E36580" w:rsidP="00E36580">
            <w:pPr>
              <w:pStyle w:val="TAL"/>
              <w:rPr>
                <w:ins w:id="150" w:author="Ericsson" w:date="2023-08-03T16:50:00Z"/>
              </w:rPr>
            </w:pPr>
            <w:ins w:id="151" w:author="Ericsson" w:date="2023-08-03T16:50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 xml:space="preserve">Charging Data Request </w:t>
              </w:r>
              <w:r w:rsidRPr="00B722BF">
                <w:rPr>
                  <w:rFonts w:eastAsia="DengXian"/>
                  <w:lang w:bidi="ar-IQ"/>
                </w:rPr>
                <w:t>[Update</w:t>
              </w:r>
              <w:r w:rsidRPr="00624095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850D43" w:rsidRPr="003A23A7" w14:paraId="2FEF3F22" w14:textId="77777777" w:rsidTr="000E3C1A">
        <w:trPr>
          <w:tblHeader/>
          <w:ins w:id="152" w:author="Ericsson" w:date="2023-08-03T17:04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ED9162" w14:textId="7CF80956" w:rsidR="00850D43" w:rsidRPr="003A23A7" w:rsidRDefault="00F205A3" w:rsidP="000E3C1A">
            <w:pPr>
              <w:pStyle w:val="TAL"/>
              <w:jc w:val="center"/>
              <w:rPr>
                <w:ins w:id="153" w:author="Ericsson" w:date="2023-08-03T17:04:00Z"/>
                <w:b/>
                <w:bCs/>
              </w:rPr>
            </w:pPr>
            <w:ins w:id="154" w:author="Ericsson" w:date="2023-08-03T17:04:00Z">
              <w:r w:rsidRPr="006C3EFB">
                <w:rPr>
                  <w:b/>
                  <w:lang w:bidi="ar-IQ"/>
                </w:rPr>
                <w:t>Quota management</w:t>
              </w:r>
            </w:ins>
          </w:p>
        </w:tc>
      </w:tr>
      <w:tr w:rsidR="00A83C6B" w14:paraId="7A81C2DD" w14:textId="77777777" w:rsidTr="000E3C1A">
        <w:trPr>
          <w:tblHeader/>
          <w:ins w:id="155" w:author="Ericsson" w:date="2023-08-03T17:0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E52" w14:textId="60D46D51" w:rsidR="00A83C6B" w:rsidRPr="00EB23AB" w:rsidRDefault="00A83C6B" w:rsidP="00A83C6B">
            <w:pPr>
              <w:pStyle w:val="TAL"/>
              <w:rPr>
                <w:ins w:id="156" w:author="Ericsson" w:date="2023-08-03T17:05:00Z"/>
              </w:rPr>
            </w:pPr>
            <w:ins w:id="157" w:author="Ericsson" w:date="2023-08-03T17:05:00Z">
              <w:r>
                <w:t xml:space="preserve">Number of UEs </w:t>
              </w:r>
            </w:ins>
            <w:ins w:id="158" w:author="Ericsson" w:date="2023-08-03T17:18:00Z">
              <w:r w:rsidR="00F80A8B">
                <w:t>q</w:t>
              </w:r>
            </w:ins>
            <w:ins w:id="159" w:author="Ericsson" w:date="2023-08-03T17:05:00Z">
              <w:r>
                <w:t xml:space="preserve">uota </w:t>
              </w:r>
            </w:ins>
            <w:ins w:id="160" w:author="Ericsson" w:date="2023-08-03T17:27:00Z">
              <w:r w:rsidR="00A6394E">
                <w:t xml:space="preserve">threshold </w:t>
              </w:r>
            </w:ins>
            <w:ins w:id="161" w:author="Ericsson" w:date="2023-08-03T17:05:00Z">
              <w:r>
                <w:t>reached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B50" w14:textId="77777777" w:rsidR="00A83C6B" w:rsidRPr="009458A1" w:rsidRDefault="00A83C6B" w:rsidP="00A83C6B">
            <w:pPr>
              <w:pStyle w:val="TAL"/>
              <w:jc w:val="center"/>
              <w:rPr>
                <w:ins w:id="162" w:author="Ericsson" w:date="2023-08-03T17:05:00Z"/>
                <w:rFonts w:eastAsia="DengXian"/>
                <w:lang w:bidi="ar-IQ"/>
              </w:rPr>
            </w:pPr>
            <w:ins w:id="163" w:author="Ericsson" w:date="2023-08-03T17:05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8A3" w14:textId="77777777" w:rsidR="00A83C6B" w:rsidRPr="009458A1" w:rsidRDefault="00A83C6B" w:rsidP="00A83C6B">
            <w:pPr>
              <w:pStyle w:val="TAL"/>
              <w:jc w:val="center"/>
              <w:rPr>
                <w:ins w:id="164" w:author="Ericsson" w:date="2023-08-03T17:05:00Z"/>
              </w:rPr>
            </w:pPr>
            <w:ins w:id="165" w:author="Ericsson" w:date="2023-08-03T17:05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E77B" w14:textId="7D38FD74" w:rsidR="00A83C6B" w:rsidRPr="009458A1" w:rsidRDefault="00A83C6B" w:rsidP="00A83C6B">
            <w:pPr>
              <w:pStyle w:val="TAL"/>
              <w:jc w:val="center"/>
              <w:rPr>
                <w:ins w:id="166" w:author="Ericsson" w:date="2023-08-03T17:05:00Z"/>
                <w:lang w:bidi="ar-IQ"/>
              </w:rPr>
            </w:pPr>
            <w:ins w:id="167" w:author="Ericsson" w:date="2023-08-03T17:1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3AC" w14:textId="77777777" w:rsidR="00A83C6B" w:rsidRPr="009458A1" w:rsidRDefault="00A83C6B" w:rsidP="00A83C6B">
            <w:pPr>
              <w:pStyle w:val="TAL"/>
              <w:jc w:val="center"/>
              <w:rPr>
                <w:ins w:id="168" w:author="Ericsson" w:date="2023-08-03T17:05:00Z"/>
                <w:lang w:bidi="ar-IQ"/>
              </w:rPr>
            </w:pPr>
            <w:ins w:id="169" w:author="Ericsson" w:date="2023-08-03T17:05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2D17" w14:textId="017BD73D" w:rsidR="00A83C6B" w:rsidRDefault="00A83C6B" w:rsidP="00A83C6B">
            <w:pPr>
              <w:pStyle w:val="TAL"/>
              <w:rPr>
                <w:ins w:id="170" w:author="Ericsson" w:date="2023-08-03T17:05:00Z"/>
                <w:rFonts w:eastAsia="DengXian"/>
                <w:lang w:bidi="ar-IQ"/>
              </w:rPr>
            </w:pPr>
            <w:ins w:id="171" w:author="Ericsson" w:date="2023-08-03T17:05:00Z">
              <w:r w:rsidRPr="009A621C">
                <w:rPr>
                  <w:rFonts w:eastAsia="DengXian"/>
                  <w:lang w:bidi="ar-IQ"/>
                </w:rPr>
                <w:t>Charging Data Request [Update]</w:t>
              </w:r>
            </w:ins>
          </w:p>
        </w:tc>
      </w:tr>
      <w:tr w:rsidR="00A83C6B" w:rsidRPr="009458A1" w14:paraId="1F60853A" w14:textId="77777777" w:rsidTr="000E3C1A">
        <w:trPr>
          <w:tblHeader/>
          <w:ins w:id="172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BE6" w14:textId="4346F959" w:rsidR="00A83C6B" w:rsidRPr="00EB23AB" w:rsidRDefault="00A83C6B" w:rsidP="00A83C6B">
            <w:pPr>
              <w:pStyle w:val="TAL"/>
              <w:rPr>
                <w:ins w:id="173" w:author="Ericsson" w:date="2023-08-03T16:50:00Z"/>
              </w:rPr>
            </w:pPr>
            <w:ins w:id="174" w:author="Ericsson" w:date="2023-08-03T16:50:00Z">
              <w:r>
                <w:t>Number of PDU</w:t>
              </w:r>
            </w:ins>
            <w:ins w:id="175" w:author="Ericsson" w:date="2023-08-03T17:17:00Z">
              <w:r w:rsidR="00F80A8B">
                <w:t xml:space="preserve"> session</w:t>
              </w:r>
            </w:ins>
            <w:ins w:id="176" w:author="Ericsson" w:date="2023-08-03T16:50:00Z">
              <w:r>
                <w:t xml:space="preserve">s </w:t>
              </w:r>
            </w:ins>
            <w:ins w:id="177" w:author="Ericsson" w:date="2023-08-03T17:18:00Z">
              <w:r w:rsidR="00F80A8B">
                <w:t>q</w:t>
              </w:r>
            </w:ins>
            <w:ins w:id="178" w:author="Ericsson" w:date="2023-08-03T16:50:00Z">
              <w:r>
                <w:t xml:space="preserve">uota </w:t>
              </w:r>
            </w:ins>
            <w:ins w:id="179" w:author="Ericsson" w:date="2023-08-03T17:27:00Z">
              <w:r w:rsidR="00A6394E">
                <w:t xml:space="preserve">threshold </w:t>
              </w:r>
            </w:ins>
            <w:ins w:id="180" w:author="Ericsson" w:date="2023-08-03T16:50:00Z">
              <w:r>
                <w:t>reached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6FE" w14:textId="77777777" w:rsidR="00A83C6B" w:rsidRPr="009458A1" w:rsidRDefault="00A83C6B" w:rsidP="00A83C6B">
            <w:pPr>
              <w:pStyle w:val="TAL"/>
              <w:jc w:val="center"/>
              <w:rPr>
                <w:ins w:id="181" w:author="Ericsson" w:date="2023-08-03T16:50:00Z"/>
                <w:rFonts w:eastAsia="DengXian"/>
                <w:lang w:bidi="ar-IQ"/>
              </w:rPr>
            </w:pPr>
            <w:ins w:id="182" w:author="Ericsson" w:date="2023-08-03T16:50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2035" w14:textId="77777777" w:rsidR="00A83C6B" w:rsidRPr="009458A1" w:rsidRDefault="00A83C6B" w:rsidP="00A83C6B">
            <w:pPr>
              <w:pStyle w:val="TAL"/>
              <w:jc w:val="center"/>
              <w:rPr>
                <w:ins w:id="183" w:author="Ericsson" w:date="2023-08-03T16:50:00Z"/>
              </w:rPr>
            </w:pPr>
            <w:ins w:id="184" w:author="Ericsson" w:date="2023-08-03T16:50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543E" w14:textId="1C855FC2" w:rsidR="00A83C6B" w:rsidRPr="009458A1" w:rsidRDefault="00A83C6B" w:rsidP="00A83C6B">
            <w:pPr>
              <w:pStyle w:val="TAL"/>
              <w:jc w:val="center"/>
              <w:rPr>
                <w:ins w:id="185" w:author="Ericsson" w:date="2023-08-03T16:50:00Z"/>
                <w:lang w:bidi="ar-IQ"/>
              </w:rPr>
            </w:pPr>
            <w:ins w:id="186" w:author="Ericsson" w:date="2023-08-03T17:16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90D6" w14:textId="77777777" w:rsidR="00A83C6B" w:rsidRPr="009458A1" w:rsidRDefault="00A83C6B" w:rsidP="00A83C6B">
            <w:pPr>
              <w:pStyle w:val="TAL"/>
              <w:jc w:val="center"/>
              <w:rPr>
                <w:ins w:id="187" w:author="Ericsson" w:date="2023-08-03T16:50:00Z"/>
                <w:lang w:bidi="ar-IQ"/>
              </w:rPr>
            </w:pPr>
            <w:ins w:id="188" w:author="Ericsson" w:date="2023-08-03T16:50:00Z">
              <w:r w:rsidRPr="00B13318"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3211" w14:textId="658DC7C9" w:rsidR="00A83C6B" w:rsidRDefault="00A83C6B" w:rsidP="00A83C6B">
            <w:pPr>
              <w:pStyle w:val="TAL"/>
              <w:rPr>
                <w:ins w:id="189" w:author="Ericsson" w:date="2023-08-03T16:50:00Z"/>
                <w:rFonts w:eastAsia="DengXian"/>
                <w:lang w:bidi="ar-IQ"/>
              </w:rPr>
            </w:pPr>
            <w:ins w:id="190" w:author="Ericsson" w:date="2023-08-03T16:50:00Z">
              <w:r w:rsidRPr="009A621C">
                <w:rPr>
                  <w:rFonts w:eastAsia="DengXian"/>
                  <w:lang w:bidi="ar-IQ"/>
                </w:rPr>
                <w:t>Charging Data Request [Update]</w:t>
              </w:r>
            </w:ins>
          </w:p>
        </w:tc>
      </w:tr>
      <w:tr w:rsidR="002C1F88" w:rsidRPr="009458A1" w14:paraId="1102B1A5" w14:textId="77777777" w:rsidTr="00EA110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1" w:author="Ericsson" w:date="2023-08-03T17:09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192" w:author="Ericsson" w:date="2023-08-03T17:09:00Z"/>
          <w:trPrChange w:id="193" w:author="Ericsson" w:date="2023-08-03T17:09:00Z">
            <w:trPr>
              <w:tblHeader/>
            </w:trPr>
          </w:trPrChange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" w:date="2023-08-03T17:09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F32AC" w14:textId="3D1C7F20" w:rsidR="002C1F88" w:rsidRDefault="002C1F88" w:rsidP="002C1F88">
            <w:pPr>
              <w:pStyle w:val="TAL"/>
              <w:rPr>
                <w:ins w:id="195" w:author="Ericsson" w:date="2023-08-03T17:09:00Z"/>
              </w:rPr>
            </w:pPr>
            <w:ins w:id="196" w:author="Ericsson" w:date="2023-08-03T17:10:00Z">
              <w:r>
                <w:rPr>
                  <w:lang w:bidi="ar-IQ"/>
                </w:rPr>
                <w:t>Q</w:t>
              </w:r>
            </w:ins>
            <w:ins w:id="197" w:author="Ericsson" w:date="2023-08-03T17:09:00Z">
              <w:r w:rsidRPr="00EC3D88">
                <w:rPr>
                  <w:lang w:bidi="ar-IQ"/>
                </w:rPr>
                <w:t>uota exhausted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3-08-03T17:09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7D75C" w14:textId="25209073" w:rsidR="002C1F88" w:rsidRPr="006463D2" w:rsidRDefault="002C1F88" w:rsidP="002C1F88">
            <w:pPr>
              <w:pStyle w:val="TAL"/>
              <w:jc w:val="center"/>
              <w:rPr>
                <w:ins w:id="199" w:author="Ericsson" w:date="2023-08-03T17:09:00Z"/>
                <w:rFonts w:eastAsia="DengXian"/>
                <w:lang w:bidi="ar-IQ"/>
              </w:rPr>
            </w:pPr>
            <w:ins w:id="200" w:author="Ericsson" w:date="2023-08-03T17:10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3-08-03T17:09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DCD53" w14:textId="6510A992" w:rsidR="002C1F88" w:rsidRPr="00106009" w:rsidRDefault="002C1F88" w:rsidP="002C1F88">
            <w:pPr>
              <w:pStyle w:val="TAL"/>
              <w:jc w:val="center"/>
              <w:rPr>
                <w:ins w:id="202" w:author="Ericsson" w:date="2023-08-03T17:09:00Z"/>
              </w:rPr>
            </w:pPr>
            <w:ins w:id="203" w:author="Ericsson" w:date="2023-08-03T17:09:00Z">
              <w:r w:rsidRPr="00553F5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" w:date="2023-08-03T17:0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AA805" w14:textId="73B0F237" w:rsidR="002C1F88" w:rsidRPr="00E84F12" w:rsidRDefault="002C1F88" w:rsidP="002C1F88">
            <w:pPr>
              <w:pStyle w:val="TAL"/>
              <w:jc w:val="center"/>
              <w:rPr>
                <w:ins w:id="205" w:author="Ericsson" w:date="2023-08-03T17:09:00Z"/>
                <w:lang w:bidi="ar-IQ"/>
              </w:rPr>
            </w:pPr>
            <w:ins w:id="206" w:author="Ericsson" w:date="2023-08-03T17:11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" w:date="2023-08-03T17:09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C8A80" w14:textId="1D69BDEA" w:rsidR="002C1F88" w:rsidRPr="00B13318" w:rsidDel="00A65D48" w:rsidRDefault="002C1F88" w:rsidP="002C1F88">
            <w:pPr>
              <w:pStyle w:val="TAL"/>
              <w:jc w:val="center"/>
              <w:rPr>
                <w:ins w:id="208" w:author="Ericsson" w:date="2023-08-03T17:09:00Z"/>
                <w:rFonts w:eastAsia="DengXian"/>
                <w:lang w:bidi="ar-IQ"/>
              </w:rPr>
            </w:pPr>
            <w:ins w:id="209" w:author="Ericsson" w:date="2023-08-03T17:11:00Z">
              <w:r w:rsidRPr="0055629D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3-08-03T17:09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A43A9" w14:textId="617F8024" w:rsidR="002C1F88" w:rsidRPr="009A621C" w:rsidRDefault="002C1F88" w:rsidP="002C1F88">
            <w:pPr>
              <w:pStyle w:val="TAL"/>
              <w:rPr>
                <w:ins w:id="211" w:author="Ericsson" w:date="2023-08-03T17:09:00Z"/>
                <w:rFonts w:eastAsia="DengXian"/>
                <w:lang w:bidi="ar-IQ"/>
              </w:rPr>
            </w:pPr>
            <w:ins w:id="212" w:author="Ericsson" w:date="2023-08-03T17:11:00Z">
              <w:r w:rsidRPr="009137FD">
                <w:rPr>
                  <w:rFonts w:eastAsia="DengXian"/>
                  <w:lang w:bidi="ar-IQ"/>
                </w:rPr>
                <w:t>Charging Data Request [Update]</w:t>
              </w:r>
            </w:ins>
          </w:p>
        </w:tc>
      </w:tr>
      <w:tr w:rsidR="002C1F88" w:rsidRPr="009458A1" w14:paraId="63AC3E32" w14:textId="77777777" w:rsidTr="00EA110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3" w:author="Ericsson" w:date="2023-08-03T17:09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214" w:author="Ericsson" w:date="2023-08-03T17:09:00Z"/>
          <w:trPrChange w:id="215" w:author="Ericsson" w:date="2023-08-03T17:09:00Z">
            <w:trPr>
              <w:tblHeader/>
            </w:trPr>
          </w:trPrChange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" w:date="2023-08-03T17:09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24B4A" w14:textId="037DB40D" w:rsidR="002C1F88" w:rsidRDefault="002C1F88" w:rsidP="002C1F88">
            <w:pPr>
              <w:pStyle w:val="TAL"/>
              <w:rPr>
                <w:ins w:id="217" w:author="Ericsson" w:date="2023-08-03T17:09:00Z"/>
              </w:rPr>
            </w:pPr>
            <w:ins w:id="218" w:author="Ericsson" w:date="2023-08-03T17:09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 of quota validity time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3-08-03T17:09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EF965" w14:textId="716CE4D3" w:rsidR="002C1F88" w:rsidRPr="006463D2" w:rsidRDefault="002C1F88" w:rsidP="002C1F88">
            <w:pPr>
              <w:pStyle w:val="TAL"/>
              <w:jc w:val="center"/>
              <w:rPr>
                <w:ins w:id="220" w:author="Ericsson" w:date="2023-08-03T17:09:00Z"/>
                <w:rFonts w:eastAsia="DengXian"/>
                <w:lang w:bidi="ar-IQ"/>
              </w:rPr>
            </w:pPr>
            <w:ins w:id="221" w:author="Ericsson" w:date="2023-08-03T17:10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" w:date="2023-08-03T17:09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29BA3" w14:textId="71BB4E0D" w:rsidR="002C1F88" w:rsidRPr="00106009" w:rsidRDefault="002C1F88" w:rsidP="002C1F88">
            <w:pPr>
              <w:pStyle w:val="TAL"/>
              <w:jc w:val="center"/>
              <w:rPr>
                <w:ins w:id="223" w:author="Ericsson" w:date="2023-08-03T17:09:00Z"/>
              </w:rPr>
            </w:pPr>
            <w:ins w:id="224" w:author="Ericsson" w:date="2023-08-03T17:09:00Z">
              <w:r w:rsidRPr="00553F5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3-08-03T17:0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9B778" w14:textId="140220C4" w:rsidR="002C1F88" w:rsidRPr="00E84F12" w:rsidRDefault="002C1F88" w:rsidP="002C1F88">
            <w:pPr>
              <w:pStyle w:val="TAL"/>
              <w:jc w:val="center"/>
              <w:rPr>
                <w:ins w:id="226" w:author="Ericsson" w:date="2023-08-03T17:09:00Z"/>
                <w:lang w:bidi="ar-IQ"/>
              </w:rPr>
            </w:pPr>
            <w:ins w:id="227" w:author="Ericsson" w:date="2023-08-03T17:11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3-08-03T17:09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06F28" w14:textId="0C56FF8A" w:rsidR="002C1F88" w:rsidRPr="00B13318" w:rsidDel="00A65D48" w:rsidRDefault="002C1F88" w:rsidP="002C1F88">
            <w:pPr>
              <w:pStyle w:val="TAL"/>
              <w:jc w:val="center"/>
              <w:rPr>
                <w:ins w:id="229" w:author="Ericsson" w:date="2023-08-03T17:09:00Z"/>
                <w:rFonts w:eastAsia="DengXian"/>
                <w:lang w:bidi="ar-IQ"/>
              </w:rPr>
            </w:pPr>
            <w:ins w:id="230" w:author="Ericsson" w:date="2023-08-03T17:11:00Z">
              <w:r w:rsidRPr="0055629D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" w:date="2023-08-03T17:09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50EFA" w14:textId="6E8306D5" w:rsidR="002C1F88" w:rsidRPr="009A621C" w:rsidRDefault="002C1F88" w:rsidP="002C1F88">
            <w:pPr>
              <w:pStyle w:val="TAL"/>
              <w:rPr>
                <w:ins w:id="232" w:author="Ericsson" w:date="2023-08-03T17:09:00Z"/>
                <w:rFonts w:eastAsia="DengXian"/>
                <w:lang w:bidi="ar-IQ"/>
              </w:rPr>
            </w:pPr>
            <w:ins w:id="233" w:author="Ericsson" w:date="2023-08-03T17:11:00Z">
              <w:r w:rsidRPr="009137FD">
                <w:rPr>
                  <w:rFonts w:eastAsia="DengXian"/>
                  <w:lang w:bidi="ar-IQ"/>
                </w:rPr>
                <w:t>Charging Data Request [Update]</w:t>
              </w:r>
            </w:ins>
          </w:p>
        </w:tc>
      </w:tr>
      <w:tr w:rsidR="002C1F88" w:rsidRPr="009458A1" w14:paraId="26AFA62B" w14:textId="77777777" w:rsidTr="00EA110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4" w:author="Ericsson" w:date="2023-08-03T17:09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235" w:author="Ericsson" w:date="2023-08-03T17:09:00Z"/>
          <w:trPrChange w:id="236" w:author="Ericsson" w:date="2023-08-03T17:09:00Z">
            <w:trPr>
              <w:tblHeader/>
            </w:trPr>
          </w:trPrChange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" w:date="2023-08-03T17:09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0F1BF" w14:textId="47A7AF2E" w:rsidR="002C1F88" w:rsidRDefault="002C1F88" w:rsidP="002C1F88">
            <w:pPr>
              <w:pStyle w:val="TAL"/>
              <w:rPr>
                <w:ins w:id="238" w:author="Ericsson" w:date="2023-08-03T17:09:00Z"/>
              </w:rPr>
            </w:pPr>
            <w:ins w:id="239" w:author="Ericsson" w:date="2023-08-03T17:09:00Z">
              <w:r w:rsidRPr="00D32459">
                <w:rPr>
                  <w:rFonts w:cs="Arial"/>
                  <w:lang w:bidi="ar-IQ"/>
                </w:rPr>
                <w:t>Expiry of quota holding time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Ericsson" w:date="2023-08-03T17:09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72E50" w14:textId="24855D1B" w:rsidR="002C1F88" w:rsidRPr="006463D2" w:rsidRDefault="002C1F88" w:rsidP="002C1F88">
            <w:pPr>
              <w:pStyle w:val="TAL"/>
              <w:jc w:val="center"/>
              <w:rPr>
                <w:ins w:id="241" w:author="Ericsson" w:date="2023-08-03T17:09:00Z"/>
                <w:rFonts w:eastAsia="DengXian"/>
                <w:lang w:bidi="ar-IQ"/>
              </w:rPr>
            </w:pPr>
            <w:ins w:id="242" w:author="Ericsson" w:date="2023-08-03T17:10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" w:date="2023-08-03T17:09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88BB3" w14:textId="010F6C5F" w:rsidR="002C1F88" w:rsidRPr="00106009" w:rsidRDefault="002C1F88" w:rsidP="002C1F88">
            <w:pPr>
              <w:pStyle w:val="TAL"/>
              <w:jc w:val="center"/>
              <w:rPr>
                <w:ins w:id="244" w:author="Ericsson" w:date="2023-08-03T17:09:00Z"/>
              </w:rPr>
            </w:pPr>
            <w:ins w:id="245" w:author="Ericsson" w:date="2023-08-03T17:09:00Z">
              <w:r w:rsidRPr="00553F5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" w:date="2023-08-03T17:0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44DAA" w14:textId="608F2106" w:rsidR="002C1F88" w:rsidRPr="00E84F12" w:rsidRDefault="002C1F88" w:rsidP="002C1F88">
            <w:pPr>
              <w:pStyle w:val="TAL"/>
              <w:jc w:val="center"/>
              <w:rPr>
                <w:ins w:id="247" w:author="Ericsson" w:date="2023-08-03T17:09:00Z"/>
                <w:lang w:bidi="ar-IQ"/>
              </w:rPr>
            </w:pPr>
            <w:ins w:id="248" w:author="Ericsson" w:date="2023-08-03T17:11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" w:date="2023-08-03T17:09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41B25" w14:textId="15963B97" w:rsidR="002C1F88" w:rsidRPr="00B13318" w:rsidDel="00A65D48" w:rsidRDefault="002C1F88" w:rsidP="002C1F88">
            <w:pPr>
              <w:pStyle w:val="TAL"/>
              <w:jc w:val="center"/>
              <w:rPr>
                <w:ins w:id="250" w:author="Ericsson" w:date="2023-08-03T17:09:00Z"/>
                <w:rFonts w:eastAsia="DengXian"/>
                <w:lang w:bidi="ar-IQ"/>
              </w:rPr>
            </w:pPr>
            <w:ins w:id="251" w:author="Ericsson" w:date="2023-08-03T17:11:00Z">
              <w:r w:rsidRPr="0055629D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" w:date="2023-08-03T17:09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2309C" w14:textId="4CBA555F" w:rsidR="002C1F88" w:rsidRPr="009A621C" w:rsidRDefault="002C1F88" w:rsidP="002C1F88">
            <w:pPr>
              <w:pStyle w:val="TAL"/>
              <w:rPr>
                <w:ins w:id="253" w:author="Ericsson" w:date="2023-08-03T17:09:00Z"/>
                <w:rFonts w:eastAsia="DengXian"/>
                <w:lang w:bidi="ar-IQ"/>
              </w:rPr>
            </w:pPr>
            <w:ins w:id="254" w:author="Ericsson" w:date="2023-08-03T17:11:00Z">
              <w:r w:rsidRPr="009137FD">
                <w:rPr>
                  <w:rFonts w:eastAsia="DengXian"/>
                  <w:lang w:bidi="ar-IQ"/>
                </w:rPr>
                <w:t>Charging Data Request [Update]</w:t>
              </w:r>
            </w:ins>
          </w:p>
        </w:tc>
      </w:tr>
      <w:tr w:rsidR="002C1F88" w:rsidRPr="009458A1" w14:paraId="2015AE1D" w14:textId="77777777" w:rsidTr="00EA1100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5" w:author="Ericsson" w:date="2023-08-03T17:09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256" w:author="Ericsson" w:date="2023-08-03T17:09:00Z"/>
          <w:trPrChange w:id="257" w:author="Ericsson" w:date="2023-08-03T17:09:00Z">
            <w:trPr>
              <w:tblHeader/>
            </w:trPr>
          </w:trPrChange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" w:date="2023-08-03T17:09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C0A23" w14:textId="1E0243A1" w:rsidR="002C1F88" w:rsidRDefault="002C1F88" w:rsidP="002C1F88">
            <w:pPr>
              <w:pStyle w:val="TAL"/>
              <w:rPr>
                <w:ins w:id="259" w:author="Ericsson" w:date="2023-08-03T17:09:00Z"/>
              </w:rPr>
            </w:pPr>
            <w:ins w:id="260" w:author="Ericsson" w:date="2023-08-03T17:09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 xml:space="preserve">e-authorization request by </w:t>
              </w:r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" w:date="2023-08-03T17:09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D9132" w14:textId="6CD3CBA0" w:rsidR="002C1F88" w:rsidRPr="006463D2" w:rsidRDefault="002C1F88" w:rsidP="002C1F88">
            <w:pPr>
              <w:pStyle w:val="TAL"/>
              <w:jc w:val="center"/>
              <w:rPr>
                <w:ins w:id="262" w:author="Ericsson" w:date="2023-08-03T17:09:00Z"/>
                <w:rFonts w:eastAsia="DengXian"/>
                <w:lang w:bidi="ar-IQ"/>
              </w:rPr>
            </w:pPr>
            <w:ins w:id="263" w:author="Ericsson" w:date="2023-08-03T17:10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" w:date="2023-08-03T17:09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7F2A6" w14:textId="27D44F63" w:rsidR="002C1F88" w:rsidRPr="00106009" w:rsidRDefault="002C1F88" w:rsidP="002C1F88">
            <w:pPr>
              <w:pStyle w:val="TAL"/>
              <w:jc w:val="center"/>
              <w:rPr>
                <w:ins w:id="265" w:author="Ericsson" w:date="2023-08-03T17:09:00Z"/>
              </w:rPr>
            </w:pPr>
            <w:ins w:id="266" w:author="Ericsson" w:date="2023-08-03T17:09:00Z">
              <w:r w:rsidRPr="00553F5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" w:date="2023-08-03T17:09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488B8" w14:textId="7DC46106" w:rsidR="002C1F88" w:rsidRPr="00E84F12" w:rsidRDefault="002C1F88" w:rsidP="002C1F88">
            <w:pPr>
              <w:pStyle w:val="TAL"/>
              <w:jc w:val="center"/>
              <w:rPr>
                <w:ins w:id="268" w:author="Ericsson" w:date="2023-08-03T17:09:00Z"/>
                <w:lang w:bidi="ar-IQ"/>
              </w:rPr>
            </w:pPr>
            <w:ins w:id="269" w:author="Ericsson" w:date="2023-08-03T17:11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" w:date="2023-08-03T17:09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DE073" w14:textId="185E60D5" w:rsidR="002C1F88" w:rsidRPr="00B13318" w:rsidDel="00A65D48" w:rsidRDefault="002C1F88" w:rsidP="002C1F88">
            <w:pPr>
              <w:pStyle w:val="TAL"/>
              <w:jc w:val="center"/>
              <w:rPr>
                <w:ins w:id="271" w:author="Ericsson" w:date="2023-08-03T17:09:00Z"/>
                <w:rFonts w:eastAsia="DengXian"/>
                <w:lang w:bidi="ar-IQ"/>
              </w:rPr>
            </w:pPr>
            <w:ins w:id="272" w:author="Ericsson" w:date="2023-08-03T17:11:00Z">
              <w:r>
                <w:rPr>
                  <w:rFonts w:eastAsia="DengXian"/>
                  <w:lang w:bidi="ar-IQ"/>
                </w:rPr>
                <w:t>No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Ericsson" w:date="2023-08-03T17:09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85AF2" w14:textId="215A9273" w:rsidR="002C1F88" w:rsidRPr="009A621C" w:rsidRDefault="002C1F88" w:rsidP="002C1F88">
            <w:pPr>
              <w:pStyle w:val="TAL"/>
              <w:rPr>
                <w:ins w:id="274" w:author="Ericsson" w:date="2023-08-03T17:09:00Z"/>
                <w:rFonts w:eastAsia="DengXian"/>
                <w:lang w:bidi="ar-IQ"/>
              </w:rPr>
            </w:pPr>
            <w:ins w:id="275" w:author="Ericsson" w:date="2023-08-03T17:11:00Z">
              <w:r w:rsidRPr="009137FD">
                <w:rPr>
                  <w:rFonts w:eastAsia="DengXian"/>
                  <w:lang w:bidi="ar-IQ"/>
                </w:rPr>
                <w:t>Charging Data Request [Update]</w:t>
              </w:r>
            </w:ins>
          </w:p>
        </w:tc>
      </w:tr>
      <w:tr w:rsidR="00B00C13" w:rsidRPr="00BB351F" w14:paraId="425903C2" w14:textId="77777777" w:rsidTr="00B02975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6" w:author="Ericsson" w:date="2023-08-03T17:01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277" w:author="Ericsson" w:date="2023-08-03T16:50:00Z"/>
          <w:trPrChange w:id="278" w:author="Ericsson" w:date="2023-08-03T17:01:00Z">
            <w:trPr>
              <w:tblHeader/>
            </w:trPr>
          </w:trPrChange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279" w:author="Ericsson" w:date="2023-08-03T17:01:00Z">
              <w:tcPr>
                <w:tcW w:w="985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4E3CDBF" w14:textId="55B21898" w:rsidR="00B00C13" w:rsidRPr="003A23A7" w:rsidRDefault="00B02975">
            <w:pPr>
              <w:pStyle w:val="TAL"/>
              <w:jc w:val="center"/>
              <w:rPr>
                <w:ins w:id="280" w:author="Ericsson" w:date="2023-08-03T16:50:00Z"/>
                <w:b/>
                <w:bCs/>
              </w:rPr>
              <w:pPrChange w:id="281" w:author="Ericsson" w:date="2023-08-03T17:01:00Z">
                <w:pPr>
                  <w:pStyle w:val="TAL"/>
                </w:pPr>
              </w:pPrChange>
            </w:pPr>
            <w:ins w:id="282" w:author="Ericsson" w:date="2023-08-03T17:02:00Z">
              <w:r>
                <w:rPr>
                  <w:b/>
                  <w:bCs/>
                </w:rPr>
                <w:t>Termination</w:t>
              </w:r>
            </w:ins>
          </w:p>
        </w:tc>
      </w:tr>
      <w:tr w:rsidR="00B87CC5" w:rsidRPr="003A23A7" w14:paraId="329A0B1C" w14:textId="77777777" w:rsidTr="000E3C1A">
        <w:trPr>
          <w:tblHeader/>
          <w:ins w:id="283" w:author="Ericsson" w:date="2023-08-03T17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FA2" w14:textId="7557110E" w:rsidR="00B87CC5" w:rsidRPr="009458A1" w:rsidRDefault="009C4DD0" w:rsidP="00B87CC5">
            <w:pPr>
              <w:pStyle w:val="TAL"/>
              <w:rPr>
                <w:ins w:id="284" w:author="Ericsson" w:date="2023-08-03T17:02:00Z"/>
                <w:rFonts w:eastAsia="DengXian"/>
                <w:lang w:bidi="ar-IQ"/>
              </w:rPr>
            </w:pPr>
            <w:ins w:id="285" w:author="Ericsson" w:date="2023-08-03T17:30:00Z">
              <w:r>
                <w:t xml:space="preserve">Number </w:t>
              </w:r>
            </w:ins>
            <w:ins w:id="286" w:author="Ericsson" w:date="2023-08-03T17:02:00Z">
              <w:r w:rsidR="00B87CC5" w:rsidRPr="00BC66AD">
                <w:t>of UEs</w:t>
              </w:r>
              <w:r w:rsidR="00B87CC5">
                <w:t xml:space="preserve"> threshold reached for termination</w:t>
              </w:r>
              <w:r w:rsidR="00B87CC5" w:rsidRPr="003A23A7"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C91E" w14:textId="77777777" w:rsidR="00B87CC5" w:rsidRPr="009458A1" w:rsidRDefault="00B87CC5" w:rsidP="00B87CC5">
            <w:pPr>
              <w:pStyle w:val="TAL"/>
              <w:jc w:val="center"/>
              <w:rPr>
                <w:ins w:id="287" w:author="Ericsson" w:date="2023-08-03T17:02:00Z"/>
                <w:rFonts w:eastAsia="DengXian"/>
                <w:lang w:bidi="ar-IQ"/>
              </w:rPr>
            </w:pPr>
            <w:ins w:id="288" w:author="Ericsson" w:date="2023-08-03T17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79FC" w14:textId="77777777" w:rsidR="00B87CC5" w:rsidRPr="009458A1" w:rsidRDefault="00B87CC5" w:rsidP="00B87CC5">
            <w:pPr>
              <w:pStyle w:val="TAL"/>
              <w:jc w:val="center"/>
              <w:rPr>
                <w:ins w:id="289" w:author="Ericsson" w:date="2023-08-03T17:02:00Z"/>
                <w:rFonts w:eastAsia="DengXian"/>
                <w:lang w:bidi="ar-IQ"/>
              </w:rPr>
            </w:pPr>
            <w:ins w:id="290" w:author="Ericsson" w:date="2023-08-03T17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C94" w14:textId="77777777" w:rsidR="00B87CC5" w:rsidRPr="009458A1" w:rsidRDefault="00B87CC5" w:rsidP="00B87CC5">
            <w:pPr>
              <w:pStyle w:val="TAL"/>
              <w:jc w:val="center"/>
              <w:rPr>
                <w:ins w:id="291" w:author="Ericsson" w:date="2023-08-03T17:02:00Z"/>
                <w:lang w:bidi="ar-IQ"/>
              </w:rPr>
            </w:pPr>
            <w:ins w:id="292" w:author="Ericsson" w:date="2023-08-03T17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A00C" w14:textId="684FFBD4" w:rsidR="00B87CC5" w:rsidRDefault="00B87CC5" w:rsidP="00B87CC5">
            <w:pPr>
              <w:pStyle w:val="TAL"/>
              <w:jc w:val="center"/>
              <w:rPr>
                <w:ins w:id="293" w:author="Ericsson" w:date="2023-08-03T17:02:00Z"/>
                <w:rFonts w:eastAsia="DengXian"/>
                <w:lang w:bidi="ar-IQ"/>
              </w:rPr>
            </w:pPr>
            <w:ins w:id="294" w:author="Ericsson" w:date="2023-08-03T17:2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D4BD" w14:textId="5867CD70" w:rsidR="00B87CC5" w:rsidRPr="003A23A7" w:rsidRDefault="00B87CC5" w:rsidP="00B87CC5">
            <w:pPr>
              <w:pStyle w:val="TAL"/>
              <w:rPr>
                <w:ins w:id="295" w:author="Ericsson" w:date="2023-08-03T17:02:00Z"/>
              </w:rPr>
            </w:pPr>
            <w:ins w:id="296" w:author="Ericsson" w:date="2023-08-03T17:12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>Charging Data Request [</w:t>
              </w:r>
              <w:r w:rsidRPr="00B722BF">
                <w:rPr>
                  <w:rFonts w:eastAsia="DengXian"/>
                  <w:lang w:bidi="ar-IQ"/>
                </w:rPr>
                <w:t>Termination</w:t>
              </w:r>
              <w:r w:rsidRPr="00624095">
                <w:rPr>
                  <w:rFonts w:eastAsia="DengXian"/>
                  <w:lang w:bidi="ar-IQ"/>
                </w:rPr>
                <w:t>]</w:t>
              </w:r>
              <w:r>
                <w:rPr>
                  <w:rFonts w:eastAsia="DengXian"/>
                  <w:lang w:bidi="ar-IQ"/>
                </w:rPr>
                <w:t xml:space="preserve"> </w:t>
              </w:r>
            </w:ins>
            <w:ins w:id="297" w:author="Ericsson" w:date="2023-08-03T17:02:00Z">
              <w:r>
                <w:t>(</w:t>
              </w:r>
              <w:r w:rsidRPr="00BD6F46">
                <w:t>NOTE </w:t>
              </w:r>
            </w:ins>
            <w:ins w:id="298" w:author="Ericsson" w:date="2023-08-03T17:03:00Z">
              <w:r>
                <w:t>2</w:t>
              </w:r>
            </w:ins>
            <w:ins w:id="299" w:author="Ericsson" w:date="2023-08-03T17:02:00Z">
              <w:r>
                <w:t>)</w:t>
              </w:r>
            </w:ins>
          </w:p>
        </w:tc>
      </w:tr>
      <w:tr w:rsidR="00B87CC5" w14:paraId="05FF9748" w14:textId="77777777" w:rsidTr="000E3C1A">
        <w:trPr>
          <w:tblHeader/>
          <w:ins w:id="300" w:author="Ericsson" w:date="2023-08-03T17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0B4" w14:textId="3C965CC7" w:rsidR="00B87CC5" w:rsidRPr="00BC66AD" w:rsidRDefault="009C4DD0" w:rsidP="00B87CC5">
            <w:pPr>
              <w:pStyle w:val="TAL"/>
              <w:rPr>
                <w:ins w:id="301" w:author="Ericsson" w:date="2023-08-03T17:02:00Z"/>
              </w:rPr>
            </w:pPr>
            <w:ins w:id="302" w:author="Ericsson" w:date="2023-08-03T17:30:00Z">
              <w:r>
                <w:t xml:space="preserve">Number </w:t>
              </w:r>
            </w:ins>
            <w:ins w:id="303" w:author="Ericsson" w:date="2023-08-03T17:02:00Z">
              <w:r w:rsidR="00B87CC5" w:rsidRPr="00BC66AD">
                <w:t xml:space="preserve">of </w:t>
              </w:r>
              <w:r w:rsidR="00B87CC5">
                <w:t>PDU</w:t>
              </w:r>
            </w:ins>
            <w:ins w:id="304" w:author="Ericsson" w:date="2023-08-03T17:17:00Z">
              <w:r w:rsidR="00B87CC5">
                <w:t xml:space="preserve"> session</w:t>
              </w:r>
            </w:ins>
            <w:ins w:id="305" w:author="Ericsson" w:date="2023-08-03T17:02:00Z">
              <w:r w:rsidR="00B87CC5">
                <w:t>s threshold reached for termination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9EF" w14:textId="77777777" w:rsidR="00B87CC5" w:rsidRPr="009458A1" w:rsidRDefault="00B87CC5" w:rsidP="00B87CC5">
            <w:pPr>
              <w:pStyle w:val="TAL"/>
              <w:jc w:val="center"/>
              <w:rPr>
                <w:ins w:id="306" w:author="Ericsson" w:date="2023-08-03T17:02:00Z"/>
                <w:rFonts w:eastAsia="DengXian"/>
                <w:lang w:bidi="ar-IQ"/>
              </w:rPr>
            </w:pPr>
            <w:ins w:id="307" w:author="Ericsson" w:date="2023-08-03T17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8EB" w14:textId="77777777" w:rsidR="00B87CC5" w:rsidRPr="009458A1" w:rsidRDefault="00B87CC5" w:rsidP="00B87CC5">
            <w:pPr>
              <w:pStyle w:val="TAL"/>
              <w:jc w:val="center"/>
              <w:rPr>
                <w:ins w:id="308" w:author="Ericsson" w:date="2023-08-03T17:02:00Z"/>
                <w:rFonts w:eastAsia="DengXian"/>
                <w:lang w:bidi="ar-IQ"/>
              </w:rPr>
            </w:pPr>
            <w:ins w:id="309" w:author="Ericsson" w:date="2023-08-03T17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9A11" w14:textId="77777777" w:rsidR="00B87CC5" w:rsidRPr="009458A1" w:rsidRDefault="00B87CC5" w:rsidP="00B87CC5">
            <w:pPr>
              <w:pStyle w:val="TAL"/>
              <w:jc w:val="center"/>
              <w:rPr>
                <w:ins w:id="310" w:author="Ericsson" w:date="2023-08-03T17:02:00Z"/>
                <w:lang w:bidi="ar-IQ"/>
              </w:rPr>
            </w:pPr>
            <w:ins w:id="311" w:author="Ericsson" w:date="2023-08-03T17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7131" w14:textId="53A9E871" w:rsidR="00B87CC5" w:rsidDel="00A65D48" w:rsidRDefault="00B87CC5" w:rsidP="00B87CC5">
            <w:pPr>
              <w:pStyle w:val="TAL"/>
              <w:jc w:val="center"/>
              <w:rPr>
                <w:ins w:id="312" w:author="Ericsson" w:date="2023-08-03T17:02:00Z"/>
                <w:rFonts w:eastAsia="DengXian"/>
                <w:lang w:bidi="ar-IQ"/>
              </w:rPr>
            </w:pPr>
            <w:ins w:id="313" w:author="Ericsson" w:date="2023-08-03T17:2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7AC" w14:textId="2920BF03" w:rsidR="00B87CC5" w:rsidRDefault="00B87CC5" w:rsidP="00B87CC5">
            <w:pPr>
              <w:pStyle w:val="TAL"/>
              <w:rPr>
                <w:ins w:id="314" w:author="Ericsson" w:date="2023-08-03T17:02:00Z"/>
              </w:rPr>
            </w:pPr>
            <w:ins w:id="315" w:author="Ericsson" w:date="2023-08-03T17:12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>Charging Data Request [</w:t>
              </w:r>
              <w:r w:rsidRPr="00B722BF">
                <w:rPr>
                  <w:rFonts w:eastAsia="DengXian"/>
                  <w:lang w:bidi="ar-IQ"/>
                </w:rPr>
                <w:t>Termination</w:t>
              </w:r>
              <w:r w:rsidRPr="00624095">
                <w:rPr>
                  <w:rFonts w:eastAsia="DengXian"/>
                  <w:lang w:bidi="ar-IQ"/>
                </w:rPr>
                <w:t>]</w:t>
              </w:r>
              <w:r>
                <w:rPr>
                  <w:rFonts w:eastAsia="DengXian"/>
                  <w:lang w:bidi="ar-IQ"/>
                </w:rPr>
                <w:t xml:space="preserve"> </w:t>
              </w:r>
            </w:ins>
            <w:ins w:id="316" w:author="Ericsson" w:date="2023-08-03T17:02:00Z">
              <w:r>
                <w:t>(</w:t>
              </w:r>
              <w:r w:rsidRPr="00BD6F46">
                <w:t>NOTE </w:t>
              </w:r>
            </w:ins>
            <w:ins w:id="317" w:author="Ericsson" w:date="2023-08-03T17:03:00Z">
              <w:r>
                <w:t>2</w:t>
              </w:r>
            </w:ins>
            <w:ins w:id="318" w:author="Ericsson" w:date="2023-08-03T17:02:00Z">
              <w:r>
                <w:t>)</w:t>
              </w:r>
            </w:ins>
          </w:p>
        </w:tc>
      </w:tr>
      <w:tr w:rsidR="00F80A8B" w14:paraId="6D9BC88E" w14:textId="77777777" w:rsidTr="000E3C1A">
        <w:trPr>
          <w:tblHeader/>
          <w:ins w:id="319" w:author="Ericsson" w:date="2023-08-03T17:1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E0C2" w14:textId="77777777" w:rsidR="00F80A8B" w:rsidRDefault="00F80A8B" w:rsidP="000E3C1A">
            <w:pPr>
              <w:pStyle w:val="TAL"/>
              <w:rPr>
                <w:ins w:id="320" w:author="Ericsson" w:date="2023-08-03T17:18:00Z"/>
              </w:rPr>
            </w:pPr>
            <w:ins w:id="321" w:author="Ericsson" w:date="2023-08-03T17:18:00Z">
              <w:r>
                <w:t>Network slice termination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082" w14:textId="77777777" w:rsidR="00F80A8B" w:rsidRPr="009458A1" w:rsidRDefault="00F80A8B" w:rsidP="000E3C1A">
            <w:pPr>
              <w:pStyle w:val="TAL"/>
              <w:jc w:val="center"/>
              <w:rPr>
                <w:ins w:id="322" w:author="Ericsson" w:date="2023-08-03T17:18:00Z"/>
                <w:rFonts w:eastAsia="DengXian"/>
                <w:lang w:bidi="ar-IQ"/>
              </w:rPr>
            </w:pPr>
            <w:ins w:id="323" w:author="Ericsson" w:date="2023-08-03T17:18:00Z">
              <w:r w:rsidRPr="006463D2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89DB" w14:textId="77777777" w:rsidR="00F80A8B" w:rsidRPr="009458A1" w:rsidRDefault="00F80A8B" w:rsidP="000E3C1A">
            <w:pPr>
              <w:pStyle w:val="TAL"/>
              <w:jc w:val="center"/>
              <w:rPr>
                <w:ins w:id="324" w:author="Ericsson" w:date="2023-08-03T17:18:00Z"/>
              </w:rPr>
            </w:pPr>
            <w:ins w:id="325" w:author="Ericsson" w:date="2023-08-03T17:18:00Z">
              <w:r w:rsidRPr="00106009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6F80" w14:textId="77777777" w:rsidR="00F80A8B" w:rsidRPr="009458A1" w:rsidRDefault="00F80A8B" w:rsidP="000E3C1A">
            <w:pPr>
              <w:pStyle w:val="TAL"/>
              <w:jc w:val="center"/>
              <w:rPr>
                <w:ins w:id="326" w:author="Ericsson" w:date="2023-08-03T17:18:00Z"/>
                <w:lang w:bidi="ar-IQ"/>
              </w:rPr>
            </w:pPr>
            <w:ins w:id="327" w:author="Ericsson" w:date="2023-08-03T17:18:00Z">
              <w:r w:rsidRPr="00E84F12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C47" w14:textId="77777777" w:rsidR="00F80A8B" w:rsidRPr="009458A1" w:rsidRDefault="00F80A8B" w:rsidP="000E3C1A">
            <w:pPr>
              <w:pStyle w:val="TAL"/>
              <w:jc w:val="center"/>
              <w:rPr>
                <w:ins w:id="328" w:author="Ericsson" w:date="2023-08-03T17:18:00Z"/>
                <w:lang w:bidi="ar-IQ"/>
              </w:rPr>
            </w:pPr>
            <w:ins w:id="329" w:author="Ericsson" w:date="2023-08-03T17:18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038C" w14:textId="77777777" w:rsidR="00F80A8B" w:rsidRDefault="00F80A8B" w:rsidP="000E3C1A">
            <w:pPr>
              <w:pStyle w:val="TAL"/>
              <w:rPr>
                <w:ins w:id="330" w:author="Ericsson" w:date="2023-08-03T17:18:00Z"/>
                <w:rFonts w:eastAsia="DengXian"/>
                <w:lang w:bidi="ar-IQ"/>
              </w:rPr>
            </w:pPr>
            <w:ins w:id="331" w:author="Ericsson" w:date="2023-08-03T17:18:00Z">
              <w:r>
                <w:rPr>
                  <w:rFonts w:eastAsia="DengXian"/>
                  <w:lang w:bidi="ar-IQ"/>
                </w:rPr>
                <w:t xml:space="preserve">SCUR: </w:t>
              </w:r>
              <w:r w:rsidRPr="00624095">
                <w:rPr>
                  <w:rFonts w:eastAsia="DengXian"/>
                  <w:lang w:bidi="ar-IQ"/>
                </w:rPr>
                <w:t>Charging Data Request [</w:t>
              </w:r>
              <w:r w:rsidRPr="00B722BF">
                <w:rPr>
                  <w:rFonts w:eastAsia="DengXian"/>
                  <w:lang w:bidi="ar-IQ"/>
                </w:rPr>
                <w:t>Termination</w:t>
              </w:r>
              <w:r w:rsidRPr="00624095">
                <w:rPr>
                  <w:rFonts w:eastAsia="DengXian"/>
                  <w:lang w:bidi="ar-IQ"/>
                </w:rPr>
                <w:t>]</w:t>
              </w:r>
              <w:r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  <w:tr w:rsidR="00F80A8B" w:rsidRPr="003A23A7" w14:paraId="3BE4E896" w14:textId="77777777" w:rsidTr="006A32BD">
        <w:trPr>
          <w:tblHeader/>
          <w:ins w:id="332" w:author="Ericsson" w:date="2023-08-03T17:1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8CF8" w14:textId="4D3B11E3" w:rsidR="00F80A8B" w:rsidRPr="007F2678" w:rsidRDefault="00F80A8B" w:rsidP="00F80A8B">
            <w:pPr>
              <w:pStyle w:val="TAN"/>
              <w:rPr>
                <w:ins w:id="333" w:author="Ericsson" w:date="2023-08-03T17:19:00Z"/>
                <w:b/>
              </w:rPr>
            </w:pPr>
            <w:ins w:id="334" w:author="Ericsson" w:date="2023-08-03T17:19:00Z">
              <w:r w:rsidRPr="00BD6F46">
                <w:t>NOTE 1:</w:t>
              </w:r>
              <w:r w:rsidRPr="00BD6F46">
                <w:tab/>
              </w:r>
              <w:r>
                <w:rPr>
                  <w:lang w:bidi="ar-IQ"/>
                </w:rPr>
                <w:t xml:space="preserve">If both </w:t>
              </w:r>
              <w:r w:rsidRPr="00BC66AD">
                <w:t>Nb of UEs</w:t>
              </w:r>
              <w:r>
                <w:t xml:space="preserve"> threshold reached for </w:t>
              </w:r>
              <w:r w:rsidRPr="004C07FF">
                <w:t>initial</w:t>
              </w:r>
              <w:r w:rsidRPr="003A23A7">
                <w:t xml:space="preserve"> </w:t>
              </w:r>
              <w:r>
                <w:t xml:space="preserve">and </w:t>
              </w:r>
              <w:r w:rsidRPr="00BC66AD">
                <w:t xml:space="preserve">Nb of </w:t>
              </w:r>
              <w:r>
                <w:t>PDU</w:t>
              </w:r>
              <w:r w:rsidR="00280A52">
                <w:t xml:space="preserve"> session</w:t>
              </w:r>
              <w:r>
                <w:t xml:space="preserve">s threshold reached for </w:t>
              </w:r>
              <w:r w:rsidRPr="004C07FF">
                <w:t>initial</w:t>
              </w:r>
              <w:r w:rsidRPr="009458A1">
                <w:rPr>
                  <w:rFonts w:eastAsia="DengXian"/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are active at the same time, then whichever </w:t>
              </w:r>
            </w:ins>
            <w:ins w:id="335" w:author="Ericsson" w:date="2023-08-03T17:29:00Z">
              <w:r w:rsidR="007D441A">
                <w:rPr>
                  <w:lang w:bidi="ar-IQ"/>
                </w:rPr>
                <w:t>is reached</w:t>
              </w:r>
            </w:ins>
            <w:ins w:id="336" w:author="Ericsson" w:date="2023-08-03T17:19:00Z">
              <w:r>
                <w:rPr>
                  <w:lang w:bidi="ar-IQ"/>
                </w:rPr>
                <w:t xml:space="preserve"> first will trigger the </w:t>
              </w:r>
              <w:r>
                <w:t xml:space="preserve">SCUR: </w:t>
              </w:r>
              <w:r w:rsidRPr="00B722BF">
                <w:t>Charging Data Request [Initial]</w:t>
              </w:r>
            </w:ins>
          </w:p>
          <w:p w14:paraId="78003B03" w14:textId="2BD21D94" w:rsidR="00F80A8B" w:rsidRDefault="00F80A8B">
            <w:pPr>
              <w:pStyle w:val="TAN"/>
              <w:rPr>
                <w:ins w:id="337" w:author="Ericsson" w:date="2023-08-03T17:18:00Z"/>
                <w:rFonts w:eastAsia="DengXian"/>
                <w:lang w:bidi="ar-IQ"/>
              </w:rPr>
              <w:pPrChange w:id="338" w:author="Ericsson" w:date="2023-08-03T17:20:00Z">
                <w:pPr>
                  <w:pStyle w:val="TAL"/>
                </w:pPr>
              </w:pPrChange>
            </w:pPr>
            <w:ins w:id="339" w:author="Ericsson" w:date="2023-08-03T17:19:00Z">
              <w:r w:rsidRPr="00BD6F46">
                <w:t>NOTE 2:</w:t>
              </w:r>
              <w:r w:rsidRPr="00BD6F46">
                <w:tab/>
              </w:r>
              <w:r w:rsidR="00280A52">
                <w:rPr>
                  <w:lang w:bidi="ar-IQ"/>
                </w:rPr>
                <w:t xml:space="preserve">If both </w:t>
              </w:r>
              <w:r w:rsidR="00280A52" w:rsidRPr="00BC66AD">
                <w:t>Nb of UEs</w:t>
              </w:r>
              <w:r w:rsidR="00280A52">
                <w:t xml:space="preserve"> threshold reached for </w:t>
              </w:r>
            </w:ins>
            <w:ins w:id="340" w:author="Ericsson" w:date="2023-08-03T17:20:00Z">
              <w:r w:rsidR="00280A52">
                <w:t>termination</w:t>
              </w:r>
            </w:ins>
            <w:ins w:id="341" w:author="Ericsson" w:date="2023-08-03T17:19:00Z">
              <w:r w:rsidR="00280A52" w:rsidRPr="003A23A7">
                <w:t xml:space="preserve"> </w:t>
              </w:r>
              <w:r w:rsidR="00280A52">
                <w:t xml:space="preserve">and </w:t>
              </w:r>
              <w:r w:rsidR="00280A52" w:rsidRPr="00BC66AD">
                <w:t xml:space="preserve">Nb of </w:t>
              </w:r>
              <w:r w:rsidR="00280A52">
                <w:t xml:space="preserve">PDU sessions threshold reached for </w:t>
              </w:r>
            </w:ins>
            <w:ins w:id="342" w:author="Ericsson" w:date="2023-08-03T17:20:00Z">
              <w:r w:rsidR="00280A52">
                <w:t>termination</w:t>
              </w:r>
              <w:r w:rsidR="00280A52" w:rsidRPr="003A23A7">
                <w:t xml:space="preserve"> </w:t>
              </w:r>
            </w:ins>
            <w:ins w:id="343" w:author="Ericsson" w:date="2023-08-03T17:19:00Z">
              <w:r w:rsidR="00280A52">
                <w:rPr>
                  <w:lang w:bidi="ar-IQ"/>
                </w:rPr>
                <w:t xml:space="preserve">are active at the same time, then </w:t>
              </w:r>
            </w:ins>
            <w:ins w:id="344" w:author="Ericsson" w:date="2023-08-03T17:20:00Z">
              <w:r w:rsidR="00280A52">
                <w:rPr>
                  <w:lang w:bidi="ar-IQ"/>
                </w:rPr>
                <w:t>both</w:t>
              </w:r>
              <w:r w:rsidR="00694685">
                <w:rPr>
                  <w:lang w:bidi="ar-IQ"/>
                </w:rPr>
                <w:t xml:space="preserve"> needs to</w:t>
              </w:r>
              <w:r w:rsidR="00280A52">
                <w:rPr>
                  <w:lang w:bidi="ar-IQ"/>
                </w:rPr>
                <w:t xml:space="preserve"> </w:t>
              </w:r>
            </w:ins>
            <w:ins w:id="345" w:author="Ericsson" w:date="2023-08-03T17:29:00Z">
              <w:r w:rsidR="00E0496E">
                <w:rPr>
                  <w:lang w:bidi="ar-IQ"/>
                </w:rPr>
                <w:t xml:space="preserve">be </w:t>
              </w:r>
              <w:r w:rsidR="007D441A">
                <w:rPr>
                  <w:lang w:bidi="ar-IQ"/>
                </w:rPr>
                <w:t>reached</w:t>
              </w:r>
            </w:ins>
            <w:ins w:id="346" w:author="Ericsson" w:date="2023-08-03T17:20:00Z">
              <w:r w:rsidR="00694685">
                <w:rPr>
                  <w:lang w:bidi="ar-IQ"/>
                </w:rPr>
                <w:t xml:space="preserve"> to</w:t>
              </w:r>
            </w:ins>
            <w:ins w:id="347" w:author="Ericsson" w:date="2023-08-03T17:19:00Z">
              <w:r w:rsidR="00280A52">
                <w:rPr>
                  <w:lang w:bidi="ar-IQ"/>
                </w:rPr>
                <w:t xml:space="preserve"> trigger the </w:t>
              </w:r>
              <w:r w:rsidR="00280A52">
                <w:t xml:space="preserve">SCUR: </w:t>
              </w:r>
              <w:r w:rsidR="00280A52" w:rsidRPr="00B722BF">
                <w:t>Charging Data Request [</w:t>
              </w:r>
            </w:ins>
            <w:ins w:id="348" w:author="Ericsson" w:date="2023-08-03T17:20:00Z">
              <w:r w:rsidR="00694685">
                <w:t>Termination</w:t>
              </w:r>
            </w:ins>
            <w:ins w:id="349" w:author="Ericsson" w:date="2023-08-03T17:19:00Z">
              <w:r w:rsidR="00280A52" w:rsidRPr="00B722BF">
                <w:t>]</w:t>
              </w:r>
            </w:ins>
          </w:p>
        </w:tc>
      </w:tr>
    </w:tbl>
    <w:p w14:paraId="3CDB3BF1" w14:textId="626FAAC1" w:rsidR="009E779F" w:rsidDel="00B00C13" w:rsidRDefault="009E779F" w:rsidP="009E779F">
      <w:pPr>
        <w:pStyle w:val="TH"/>
        <w:rPr>
          <w:del w:id="350" w:author="Ericsson" w:date="2023-08-03T16:50:00Z"/>
        </w:rPr>
      </w:pPr>
      <w:del w:id="351" w:author="Ericsson" w:date="2023-08-03T16:50:00Z">
        <w:r w:rsidRPr="009458A1" w:rsidDel="00B00C13">
          <w:delText>Table 5.2.1.2.1.</w:delText>
        </w:r>
        <w:r w:rsidDel="00B00C13">
          <w:delText>1</w:delText>
        </w:r>
        <w:r w:rsidRPr="009458A1" w:rsidDel="00B00C13">
          <w:delText xml:space="preserve">: Default </w:delText>
        </w:r>
        <w:r w:rsidDel="00B00C13">
          <w:delText>t</w:delText>
        </w:r>
        <w:r w:rsidRPr="009458A1" w:rsidDel="00B00C13">
          <w:rPr>
            <w:lang w:bidi="ar-IQ"/>
          </w:rPr>
          <w:delText xml:space="preserve">rigger conditions </w:delText>
        </w:r>
        <w:r w:rsidRPr="009458A1" w:rsidDel="00B00C13">
          <w:delText xml:space="preserve">in </w:delText>
        </w:r>
        <w:r w:rsidDel="00B00C13">
          <w:delText>NSACF</w:delText>
        </w:r>
      </w:del>
    </w:p>
    <w:p w14:paraId="41975AB4" w14:textId="70F6A4DF" w:rsidR="009E779F" w:rsidDel="00B00C13" w:rsidRDefault="009E779F" w:rsidP="009E779F">
      <w:pPr>
        <w:rPr>
          <w:del w:id="352" w:author="Ericsson" w:date="2023-08-03T16:50:00Z"/>
          <w:rFonts w:eastAsia="DengXian"/>
          <w:lang w:bidi="ar-IQ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9E779F" w:rsidRPr="009458A1" w:rsidDel="00B00C13" w14:paraId="3A613B19" w14:textId="1A136717" w:rsidTr="000E3C1A">
        <w:trPr>
          <w:tblHeader/>
          <w:del w:id="353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67F702C" w14:textId="02FC1941" w:rsidR="009E779F" w:rsidRPr="009458A1" w:rsidDel="00B00C13" w:rsidRDefault="009E779F" w:rsidP="000E3C1A">
            <w:pPr>
              <w:pStyle w:val="TAH"/>
              <w:rPr>
                <w:del w:id="354" w:author="Ericsson" w:date="2023-08-03T16:50:00Z"/>
                <w:rFonts w:eastAsia="DengXian"/>
                <w:lang w:bidi="ar-IQ"/>
              </w:rPr>
            </w:pPr>
            <w:del w:id="355" w:author="Ericsson" w:date="2023-08-03T16:50:00Z">
              <w:r w:rsidRPr="009458A1" w:rsidDel="00B00C13">
                <w:rPr>
                  <w:rFonts w:eastAsia="DengXian"/>
                  <w:lang w:bidi="ar-IQ"/>
                </w:rPr>
                <w:lastRenderedPageBreak/>
                <w:delText>Trigger Conditions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1FF3E72" w14:textId="61513555" w:rsidR="009E779F" w:rsidRPr="009458A1" w:rsidDel="00B00C13" w:rsidRDefault="009E779F" w:rsidP="000E3C1A">
            <w:pPr>
              <w:pStyle w:val="TAH"/>
              <w:rPr>
                <w:del w:id="356" w:author="Ericsson" w:date="2023-08-03T16:50:00Z"/>
                <w:rFonts w:eastAsia="DengXian"/>
                <w:lang w:bidi="ar-IQ"/>
              </w:rPr>
            </w:pPr>
            <w:del w:id="357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Trigger level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80B7BEB" w14:textId="2CDCC2FE" w:rsidR="009E779F" w:rsidRPr="009458A1" w:rsidDel="00B00C13" w:rsidRDefault="009E779F" w:rsidP="000E3C1A">
            <w:pPr>
              <w:pStyle w:val="TAH"/>
              <w:rPr>
                <w:del w:id="358" w:author="Ericsson" w:date="2023-08-03T16:50:00Z"/>
                <w:rFonts w:eastAsia="DengXian"/>
                <w:lang w:bidi="ar-IQ"/>
              </w:rPr>
            </w:pPr>
            <w:del w:id="359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Default category</w:delText>
              </w:r>
            </w:del>
          </w:p>
          <w:p w14:paraId="6B9DE4C6" w14:textId="2C31592D" w:rsidR="009E779F" w:rsidRPr="009458A1" w:rsidDel="00B00C13" w:rsidRDefault="009E779F" w:rsidP="000E3C1A">
            <w:pPr>
              <w:pStyle w:val="TAH"/>
              <w:rPr>
                <w:del w:id="360" w:author="Ericsson" w:date="2023-08-03T16:50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35E6A41" w14:textId="5E002C9B" w:rsidR="009E779F" w:rsidRPr="009458A1" w:rsidDel="00B00C13" w:rsidRDefault="009E779F" w:rsidP="000E3C1A">
            <w:pPr>
              <w:pStyle w:val="TAH"/>
              <w:rPr>
                <w:del w:id="361" w:author="Ericsson" w:date="2023-08-03T16:50:00Z"/>
                <w:rFonts w:eastAsia="DengXian"/>
                <w:lang w:bidi="ar-IQ"/>
              </w:rPr>
            </w:pPr>
            <w:del w:id="362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CHF allowed to change category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1F0FDC" w14:textId="1656C160" w:rsidR="009E779F" w:rsidRPr="009458A1" w:rsidDel="00B00C13" w:rsidRDefault="009E779F" w:rsidP="000E3C1A">
            <w:pPr>
              <w:pStyle w:val="TAH"/>
              <w:rPr>
                <w:del w:id="363" w:author="Ericsson" w:date="2023-08-03T16:50:00Z"/>
                <w:rFonts w:eastAsia="DengXian"/>
                <w:lang w:bidi="ar-IQ"/>
              </w:rPr>
            </w:pPr>
            <w:del w:id="364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CHF allowed to enable and disable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AB0595D" w14:textId="23128F62" w:rsidR="009E779F" w:rsidRPr="009458A1" w:rsidDel="00B00C13" w:rsidRDefault="009E779F" w:rsidP="000E3C1A">
            <w:pPr>
              <w:pStyle w:val="TAH"/>
              <w:rPr>
                <w:del w:id="365" w:author="Ericsson" w:date="2023-08-03T16:50:00Z"/>
                <w:rFonts w:eastAsia="DengXian"/>
                <w:lang w:bidi="ar-IQ"/>
              </w:rPr>
            </w:pPr>
            <w:del w:id="366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Message when "immediate reporting" category</w:delText>
              </w:r>
            </w:del>
          </w:p>
        </w:tc>
      </w:tr>
      <w:tr w:rsidR="009E779F" w:rsidRPr="009458A1" w:rsidDel="00B00C13" w14:paraId="0996E6F4" w14:textId="42F4A805" w:rsidTr="000E3C1A">
        <w:trPr>
          <w:tblHeader/>
          <w:del w:id="367" w:author="Ericsson" w:date="2023-08-03T16:5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2500A7" w14:textId="7AEBCBC1" w:rsidR="009E779F" w:rsidRPr="00721E0F" w:rsidDel="00B00C13" w:rsidRDefault="009E779F" w:rsidP="000E3C1A">
            <w:pPr>
              <w:pStyle w:val="TAL"/>
              <w:jc w:val="center"/>
              <w:rPr>
                <w:del w:id="368" w:author="Ericsson" w:date="2023-08-03T16:50:00Z"/>
                <w:rFonts w:eastAsia="DengXian"/>
                <w:b/>
                <w:lang w:bidi="ar-IQ"/>
              </w:rPr>
            </w:pPr>
            <w:del w:id="369" w:author="Ericsson" w:date="2023-08-03T16:50:00Z">
              <w:r w:rsidRPr="00624095" w:rsidDel="00B00C13">
                <w:rPr>
                  <w:b/>
                  <w:bCs/>
                </w:rPr>
                <w:delText>Number of UEs</w:delText>
              </w:r>
            </w:del>
          </w:p>
        </w:tc>
      </w:tr>
      <w:tr w:rsidR="009E779F" w:rsidRPr="009458A1" w:rsidDel="00B00C13" w14:paraId="037DA4D4" w14:textId="1FE71FB5" w:rsidTr="000E3C1A">
        <w:trPr>
          <w:tblHeader/>
          <w:del w:id="370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E1C6" w14:textId="1ECC425A" w:rsidR="009E779F" w:rsidRPr="009458A1" w:rsidDel="00B00C13" w:rsidRDefault="009E779F" w:rsidP="000E3C1A">
            <w:pPr>
              <w:pStyle w:val="TAL"/>
              <w:rPr>
                <w:del w:id="371" w:author="Ericsson" w:date="2023-08-03T16:50:00Z"/>
                <w:rFonts w:eastAsia="DengXian"/>
                <w:lang w:bidi="ar-IQ"/>
              </w:rPr>
            </w:pPr>
            <w:del w:id="372" w:author="Ericsson" w:date="2023-08-03T16:50:00Z">
              <w:r w:rsidRPr="00BC66AD" w:rsidDel="00B00C13">
                <w:delText>Nb of UEs</w:delText>
              </w:r>
              <w:r w:rsidDel="00B00C13">
                <w:delText xml:space="preserve"> threshold reached for </w:delText>
              </w:r>
              <w:r w:rsidRPr="004C07FF" w:rsidDel="00B00C13">
                <w:delText>initial</w:delText>
              </w:r>
              <w:r w:rsidRPr="003A23A7" w:rsidDel="00B00C13">
                <w:delText xml:space="preserve">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F8A" w14:textId="120F91CB" w:rsidR="009E779F" w:rsidRPr="009458A1" w:rsidDel="00B00C13" w:rsidRDefault="009E779F" w:rsidP="000E3C1A">
            <w:pPr>
              <w:pStyle w:val="TAL"/>
              <w:jc w:val="center"/>
              <w:rPr>
                <w:del w:id="373" w:author="Ericsson" w:date="2023-08-03T16:50:00Z"/>
                <w:rFonts w:eastAsia="DengXian"/>
                <w:lang w:bidi="ar-IQ"/>
              </w:rPr>
            </w:pPr>
            <w:del w:id="374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1FA7" w14:textId="3E851703" w:rsidR="009E779F" w:rsidRPr="009458A1" w:rsidDel="00B00C13" w:rsidRDefault="009E779F" w:rsidP="000E3C1A">
            <w:pPr>
              <w:pStyle w:val="TAL"/>
              <w:jc w:val="center"/>
              <w:rPr>
                <w:del w:id="375" w:author="Ericsson" w:date="2023-08-03T16:50:00Z"/>
                <w:rFonts w:eastAsia="DengXian"/>
                <w:lang w:bidi="ar-IQ"/>
              </w:rPr>
            </w:pPr>
            <w:del w:id="376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06F" w14:textId="6B599506" w:rsidR="009E779F" w:rsidRPr="009458A1" w:rsidDel="00B00C13" w:rsidRDefault="009E779F" w:rsidP="000E3C1A">
            <w:pPr>
              <w:pStyle w:val="TAL"/>
              <w:jc w:val="center"/>
              <w:rPr>
                <w:del w:id="377" w:author="Ericsson" w:date="2023-08-03T16:50:00Z"/>
                <w:lang w:bidi="ar-IQ"/>
              </w:rPr>
            </w:pPr>
            <w:del w:id="378" w:author="Ericsson" w:date="2023-08-03T16:50:00Z">
              <w:r w:rsidRPr="009458A1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2933" w14:textId="16584FB7" w:rsidR="009E779F" w:rsidDel="00B00C13" w:rsidRDefault="009E779F" w:rsidP="000E3C1A">
            <w:pPr>
              <w:pStyle w:val="TAL"/>
              <w:jc w:val="center"/>
              <w:rPr>
                <w:del w:id="379" w:author="Ericsson" w:date="2023-08-03T16:50:00Z"/>
                <w:rFonts w:eastAsia="DengXian"/>
                <w:lang w:bidi="ar-IQ"/>
              </w:rPr>
            </w:pPr>
            <w:del w:id="380" w:author="Ericsson" w:date="2023-08-03T16:50:00Z">
              <w:r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726D" w14:textId="7113CE88" w:rsidR="009E779F" w:rsidRPr="003A23A7" w:rsidDel="00B00C13" w:rsidRDefault="009E779F" w:rsidP="000E3C1A">
            <w:pPr>
              <w:pStyle w:val="TAL"/>
              <w:rPr>
                <w:del w:id="381" w:author="Ericsson" w:date="2023-08-03T16:50:00Z"/>
              </w:rPr>
            </w:pPr>
            <w:del w:id="382" w:author="Ericsson" w:date="2023-08-03T16:50:00Z">
              <w:r w:rsidDel="00B00C13">
                <w:delText xml:space="preserve">SCUR: </w:delText>
              </w:r>
              <w:r w:rsidRPr="00B722BF" w:rsidDel="00B00C13">
                <w:delText>Charging Data Request [Initial]</w:delText>
              </w:r>
              <w:r w:rsidDel="00B00C13">
                <w:delText xml:space="preserve"> </w:delText>
              </w:r>
            </w:del>
          </w:p>
        </w:tc>
      </w:tr>
      <w:tr w:rsidR="009E779F" w:rsidRPr="009458A1" w:rsidDel="00B00C13" w14:paraId="74C962DB" w14:textId="3D2F0408" w:rsidTr="000E3C1A">
        <w:trPr>
          <w:tblHeader/>
          <w:del w:id="383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1BB5" w14:textId="229F40F8" w:rsidR="009E779F" w:rsidRPr="009458A1" w:rsidDel="00B00C13" w:rsidRDefault="009E779F" w:rsidP="000E3C1A">
            <w:pPr>
              <w:pStyle w:val="TAL"/>
              <w:rPr>
                <w:del w:id="384" w:author="Ericsson" w:date="2023-08-03T16:50:00Z"/>
                <w:rFonts w:eastAsia="DengXian"/>
                <w:lang w:bidi="ar-IQ"/>
              </w:rPr>
            </w:pPr>
            <w:del w:id="385" w:author="Ericsson" w:date="2023-08-03T16:50:00Z">
              <w:r w:rsidRPr="00BC66AD" w:rsidDel="00B00C13">
                <w:delText>Nb of UEs</w:delText>
              </w:r>
              <w:r w:rsidDel="00B00C13">
                <w:delText xml:space="preserve"> threshold crossed upwards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530" w14:textId="65936D7C" w:rsidR="009E779F" w:rsidRPr="009458A1" w:rsidDel="00B00C13" w:rsidRDefault="009E779F" w:rsidP="000E3C1A">
            <w:pPr>
              <w:pStyle w:val="TAL"/>
              <w:jc w:val="center"/>
              <w:rPr>
                <w:del w:id="386" w:author="Ericsson" w:date="2023-08-03T16:50:00Z"/>
                <w:rFonts w:eastAsia="DengXian"/>
                <w:lang w:bidi="ar-IQ"/>
              </w:rPr>
            </w:pPr>
            <w:del w:id="387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599C" w14:textId="0C2455C2" w:rsidR="009E779F" w:rsidRPr="009458A1" w:rsidDel="00B00C13" w:rsidRDefault="009E779F" w:rsidP="000E3C1A">
            <w:pPr>
              <w:pStyle w:val="TAL"/>
              <w:jc w:val="center"/>
              <w:rPr>
                <w:del w:id="388" w:author="Ericsson" w:date="2023-08-03T16:50:00Z"/>
                <w:rFonts w:eastAsia="DengXian"/>
                <w:lang w:bidi="ar-IQ"/>
              </w:rPr>
            </w:pPr>
            <w:del w:id="389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8339" w14:textId="75F74CE0" w:rsidR="009E779F" w:rsidRPr="009458A1" w:rsidDel="00B00C13" w:rsidRDefault="009E779F" w:rsidP="000E3C1A">
            <w:pPr>
              <w:pStyle w:val="TAL"/>
              <w:jc w:val="center"/>
              <w:rPr>
                <w:del w:id="390" w:author="Ericsson" w:date="2023-08-03T16:50:00Z"/>
                <w:rFonts w:eastAsia="DengXian"/>
                <w:lang w:bidi="ar-IQ"/>
              </w:rPr>
            </w:pPr>
            <w:del w:id="391" w:author="Ericsson" w:date="2023-08-03T16:50:00Z">
              <w:r w:rsidRPr="009458A1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FB7A" w14:textId="484AF600" w:rsidR="009E779F" w:rsidRPr="009458A1" w:rsidDel="00B00C13" w:rsidRDefault="009E779F" w:rsidP="000E3C1A">
            <w:pPr>
              <w:pStyle w:val="TAL"/>
              <w:jc w:val="center"/>
              <w:rPr>
                <w:del w:id="392" w:author="Ericsson" w:date="2023-08-03T16:50:00Z"/>
                <w:rFonts w:eastAsia="DengXian"/>
                <w:lang w:bidi="ar-IQ"/>
              </w:rPr>
            </w:pPr>
            <w:del w:id="393" w:author="Ericsson" w:date="2023-08-03T16:50:00Z">
              <w:r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BAA" w14:textId="517D2527" w:rsidR="009E779F" w:rsidRPr="00624095" w:rsidDel="00B00C13" w:rsidRDefault="009E779F" w:rsidP="000E3C1A">
            <w:pPr>
              <w:pStyle w:val="TAL"/>
              <w:rPr>
                <w:del w:id="394" w:author="Ericsson" w:date="2023-08-03T16:50:00Z"/>
                <w:rFonts w:eastAsia="DengXian"/>
                <w:lang w:bidi="ar-IQ"/>
              </w:rPr>
            </w:pPr>
            <w:del w:id="395" w:author="Ericsson" w:date="2023-08-03T16:50:00Z">
              <w:r w:rsidRPr="00624095" w:rsidDel="00B00C13">
                <w:rPr>
                  <w:rFonts w:eastAsia="DengXian"/>
                  <w:lang w:bidi="ar-IQ"/>
                </w:rPr>
                <w:delText>IEC</w:delText>
              </w:r>
              <w:r w:rsidDel="00B00C13">
                <w:rPr>
                  <w:rFonts w:eastAsia="DengXian"/>
                  <w:lang w:bidi="ar-IQ"/>
                </w:rPr>
                <w:delText>, PEC</w:delText>
              </w:r>
              <w:r w:rsidRPr="00624095" w:rsidDel="00B00C13">
                <w:rPr>
                  <w:rFonts w:eastAsia="DengXian"/>
                  <w:lang w:bidi="ar-IQ"/>
                </w:rPr>
                <w:delText>: Charging Data Request [Event]</w:delText>
              </w:r>
            </w:del>
          </w:p>
          <w:p w14:paraId="1EE5FFE8" w14:textId="49071CB6" w:rsidR="009E779F" w:rsidDel="00B00C13" w:rsidRDefault="009E779F" w:rsidP="000E3C1A">
            <w:pPr>
              <w:pStyle w:val="TAL"/>
              <w:rPr>
                <w:del w:id="396" w:author="Ericsson" w:date="2023-08-03T16:50:00Z"/>
                <w:rFonts w:eastAsia="DengXian"/>
                <w:lang w:bidi="ar-IQ"/>
              </w:rPr>
            </w:pPr>
          </w:p>
          <w:p w14:paraId="78973521" w14:textId="427AE1B7" w:rsidR="009E779F" w:rsidDel="00B00C13" w:rsidRDefault="009E779F" w:rsidP="000E3C1A">
            <w:pPr>
              <w:pStyle w:val="TAL"/>
              <w:rPr>
                <w:del w:id="397" w:author="Ericsson" w:date="2023-08-03T16:50:00Z"/>
                <w:rFonts w:eastAsia="DengXian"/>
                <w:lang w:bidi="ar-IQ"/>
              </w:rPr>
            </w:pPr>
            <w:del w:id="398" w:author="Ericsson" w:date="2023-08-03T16:50:00Z">
              <w:r w:rsidDel="00B00C13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B00C13">
                <w:rPr>
                  <w:rFonts w:eastAsia="DengXian"/>
                  <w:lang w:bidi="ar-IQ"/>
                </w:rPr>
                <w:delText xml:space="preserve">Charging Data Request </w:delText>
              </w:r>
              <w:r w:rsidRPr="00B722BF" w:rsidDel="00B00C13">
                <w:rPr>
                  <w:rFonts w:eastAsia="DengXian"/>
                  <w:lang w:bidi="ar-IQ"/>
                </w:rPr>
                <w:delText>[Update</w:delText>
              </w:r>
              <w:r w:rsidRPr="00624095" w:rsidDel="00B00C13">
                <w:rPr>
                  <w:rFonts w:eastAsia="DengXian"/>
                  <w:lang w:bidi="ar-IQ"/>
                </w:rPr>
                <w:delText>]</w:delText>
              </w:r>
            </w:del>
          </w:p>
          <w:p w14:paraId="5BDE28A0" w14:textId="7F320677" w:rsidR="009E779F" w:rsidRPr="009458A1" w:rsidDel="00B00C13" w:rsidRDefault="009E779F" w:rsidP="000E3C1A">
            <w:pPr>
              <w:pStyle w:val="TAL"/>
              <w:rPr>
                <w:del w:id="399" w:author="Ericsson" w:date="2023-08-03T16:50:00Z"/>
                <w:rFonts w:eastAsia="DengXian"/>
                <w:lang w:bidi="ar-IQ"/>
              </w:rPr>
            </w:pPr>
          </w:p>
        </w:tc>
      </w:tr>
      <w:tr w:rsidR="009E779F" w:rsidRPr="009458A1" w:rsidDel="00B00C13" w14:paraId="3437730B" w14:textId="5DAEDD82" w:rsidTr="000E3C1A">
        <w:trPr>
          <w:tblHeader/>
          <w:del w:id="400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5880" w14:textId="53ECF048" w:rsidR="009E779F" w:rsidRPr="009458A1" w:rsidDel="00B00C13" w:rsidRDefault="009E779F" w:rsidP="000E3C1A">
            <w:pPr>
              <w:pStyle w:val="TAL"/>
              <w:rPr>
                <w:del w:id="401" w:author="Ericsson" w:date="2023-08-03T16:50:00Z"/>
              </w:rPr>
            </w:pPr>
            <w:del w:id="402" w:author="Ericsson" w:date="2023-08-03T16:50:00Z">
              <w:r w:rsidRPr="00BC66AD" w:rsidDel="00B00C13">
                <w:delText>Nb of UEs</w:delText>
              </w:r>
              <w:r w:rsidDel="00B00C13">
                <w:delText xml:space="preserve"> threshold crossed downwards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2AE6" w14:textId="56AC9563" w:rsidR="009E779F" w:rsidRPr="009458A1" w:rsidDel="00B00C13" w:rsidRDefault="009E779F" w:rsidP="000E3C1A">
            <w:pPr>
              <w:pStyle w:val="TAL"/>
              <w:jc w:val="center"/>
              <w:rPr>
                <w:del w:id="403" w:author="Ericsson" w:date="2023-08-03T16:50:00Z"/>
              </w:rPr>
            </w:pPr>
            <w:del w:id="404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91E4" w14:textId="32ECDE0D" w:rsidR="009E779F" w:rsidRPr="009458A1" w:rsidDel="00B00C13" w:rsidRDefault="009E779F" w:rsidP="000E3C1A">
            <w:pPr>
              <w:pStyle w:val="TAL"/>
              <w:jc w:val="center"/>
              <w:rPr>
                <w:del w:id="405" w:author="Ericsson" w:date="2023-08-03T16:50:00Z"/>
              </w:rPr>
            </w:pPr>
            <w:del w:id="406" w:author="Ericsson" w:date="2023-08-03T16:50:00Z">
              <w:r w:rsidRPr="009458A1" w:rsidDel="00B00C13"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DDF3" w14:textId="1F5D337A" w:rsidR="009E779F" w:rsidRPr="009458A1" w:rsidDel="00B00C13" w:rsidRDefault="009E779F" w:rsidP="000E3C1A">
            <w:pPr>
              <w:pStyle w:val="TAL"/>
              <w:jc w:val="center"/>
              <w:rPr>
                <w:del w:id="407" w:author="Ericsson" w:date="2023-08-03T16:50:00Z"/>
                <w:lang w:eastAsia="zh-CN" w:bidi="ar-IQ"/>
              </w:rPr>
            </w:pPr>
            <w:del w:id="408" w:author="Ericsson" w:date="2023-08-03T16:50:00Z">
              <w:r w:rsidRPr="009458A1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9284" w14:textId="0F9E82F1" w:rsidR="009E779F" w:rsidRPr="009458A1" w:rsidDel="00B00C13" w:rsidRDefault="009E779F" w:rsidP="000E3C1A">
            <w:pPr>
              <w:pStyle w:val="TAL"/>
              <w:jc w:val="center"/>
              <w:rPr>
                <w:del w:id="409" w:author="Ericsson" w:date="2023-08-03T16:50:00Z"/>
              </w:rPr>
            </w:pPr>
            <w:del w:id="410" w:author="Ericsson" w:date="2023-08-03T16:50:00Z">
              <w:r w:rsidRPr="00B13318"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8043" w14:textId="2809F424" w:rsidR="009E779F" w:rsidRPr="00624095" w:rsidDel="00B00C13" w:rsidRDefault="009E779F" w:rsidP="000E3C1A">
            <w:pPr>
              <w:pStyle w:val="TAL"/>
              <w:rPr>
                <w:del w:id="411" w:author="Ericsson" w:date="2023-08-03T16:50:00Z"/>
                <w:rFonts w:eastAsia="DengXian"/>
                <w:lang w:bidi="ar-IQ"/>
              </w:rPr>
            </w:pPr>
            <w:del w:id="412" w:author="Ericsson" w:date="2023-08-03T16:50:00Z">
              <w:r w:rsidDel="00B00C13">
                <w:rPr>
                  <w:rFonts w:eastAsia="DengXian"/>
                  <w:lang w:bidi="ar-IQ"/>
                </w:rPr>
                <w:delText>PEC</w:delText>
              </w:r>
              <w:r w:rsidRPr="00624095" w:rsidDel="00B00C13">
                <w:rPr>
                  <w:rFonts w:eastAsia="DengXian"/>
                  <w:lang w:bidi="ar-IQ"/>
                </w:rPr>
                <w:delText>: Charging Data Request [Event]</w:delText>
              </w:r>
            </w:del>
          </w:p>
          <w:p w14:paraId="09F2478F" w14:textId="20E7C64D" w:rsidR="009E779F" w:rsidDel="00B00C13" w:rsidRDefault="009E779F" w:rsidP="000E3C1A">
            <w:pPr>
              <w:pStyle w:val="TAL"/>
              <w:rPr>
                <w:del w:id="413" w:author="Ericsson" w:date="2023-08-03T16:50:00Z"/>
                <w:rFonts w:eastAsia="DengXian"/>
                <w:lang w:bidi="ar-IQ"/>
              </w:rPr>
            </w:pPr>
          </w:p>
          <w:p w14:paraId="2EAFFBC9" w14:textId="4C3EE05E" w:rsidR="009E779F" w:rsidDel="00B00C13" w:rsidRDefault="009E779F" w:rsidP="000E3C1A">
            <w:pPr>
              <w:pStyle w:val="TAL"/>
              <w:rPr>
                <w:del w:id="414" w:author="Ericsson" w:date="2023-08-03T16:50:00Z"/>
                <w:rFonts w:eastAsia="DengXian"/>
                <w:lang w:bidi="ar-IQ"/>
              </w:rPr>
            </w:pPr>
            <w:del w:id="415" w:author="Ericsson" w:date="2023-08-03T16:50:00Z">
              <w:r w:rsidDel="00B00C13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B00C13">
                <w:rPr>
                  <w:rFonts w:eastAsia="DengXian"/>
                  <w:lang w:bidi="ar-IQ"/>
                </w:rPr>
                <w:delText xml:space="preserve">Charging Data Request </w:delText>
              </w:r>
              <w:r w:rsidRPr="00B722BF" w:rsidDel="00B00C13">
                <w:rPr>
                  <w:rFonts w:eastAsia="DengXian"/>
                  <w:lang w:bidi="ar-IQ"/>
                </w:rPr>
                <w:delText>[Update</w:delText>
              </w:r>
              <w:r w:rsidRPr="00624095" w:rsidDel="00B00C13">
                <w:rPr>
                  <w:rFonts w:eastAsia="DengXian"/>
                  <w:lang w:bidi="ar-IQ"/>
                </w:rPr>
                <w:delText>]</w:delText>
              </w:r>
            </w:del>
          </w:p>
          <w:p w14:paraId="305B28C2" w14:textId="233259E1" w:rsidR="009E779F" w:rsidRPr="009458A1" w:rsidDel="00B00C13" w:rsidRDefault="009E779F" w:rsidP="000E3C1A">
            <w:pPr>
              <w:pStyle w:val="TAL"/>
              <w:rPr>
                <w:del w:id="416" w:author="Ericsson" w:date="2023-08-03T16:50:00Z"/>
              </w:rPr>
            </w:pPr>
          </w:p>
        </w:tc>
      </w:tr>
      <w:tr w:rsidR="009E779F" w:rsidRPr="009458A1" w:rsidDel="00B00C13" w14:paraId="64DA1B3A" w14:textId="3240A78A" w:rsidTr="000E3C1A">
        <w:trPr>
          <w:tblHeader/>
          <w:del w:id="417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3B4C" w14:textId="3BA573F5" w:rsidR="009E779F" w:rsidRPr="00BC66AD" w:rsidDel="00B00C13" w:rsidRDefault="009E779F" w:rsidP="000E3C1A">
            <w:pPr>
              <w:pStyle w:val="TAL"/>
              <w:rPr>
                <w:del w:id="418" w:author="Ericsson" w:date="2023-08-03T16:50:00Z"/>
              </w:rPr>
            </w:pPr>
            <w:del w:id="419" w:author="Ericsson" w:date="2023-08-03T16:50:00Z">
              <w:r w:rsidRPr="00EB23AB" w:rsidDel="00B00C13">
                <w:delText>Nb of UEs</w:delText>
              </w:r>
              <w:r w:rsidDel="00B00C13">
                <w:delText xml:space="preserve"> threshold reached for termination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554" w14:textId="1DDE7C58" w:rsidR="009E779F" w:rsidRPr="009458A1" w:rsidDel="00B00C13" w:rsidRDefault="009E779F" w:rsidP="000E3C1A">
            <w:pPr>
              <w:pStyle w:val="TAL"/>
              <w:jc w:val="center"/>
              <w:rPr>
                <w:del w:id="420" w:author="Ericsson" w:date="2023-08-03T16:50:00Z"/>
                <w:rFonts w:eastAsia="DengXian"/>
                <w:lang w:bidi="ar-IQ"/>
              </w:rPr>
            </w:pPr>
            <w:del w:id="421" w:author="Ericsson" w:date="2023-08-03T16:50:00Z">
              <w:r w:rsidRPr="006463D2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5BD" w14:textId="060807DB" w:rsidR="009E779F" w:rsidRPr="009458A1" w:rsidDel="00B00C13" w:rsidRDefault="009E779F" w:rsidP="000E3C1A">
            <w:pPr>
              <w:pStyle w:val="TAL"/>
              <w:jc w:val="center"/>
              <w:rPr>
                <w:del w:id="422" w:author="Ericsson" w:date="2023-08-03T16:50:00Z"/>
              </w:rPr>
            </w:pPr>
            <w:del w:id="423" w:author="Ericsson" w:date="2023-08-03T16:50:00Z">
              <w:r w:rsidRPr="00106009" w:rsidDel="00B00C13"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E8D" w14:textId="1DE8054A" w:rsidR="009E779F" w:rsidRPr="009458A1" w:rsidDel="00B00C13" w:rsidRDefault="009E779F" w:rsidP="000E3C1A">
            <w:pPr>
              <w:pStyle w:val="TAL"/>
              <w:jc w:val="center"/>
              <w:rPr>
                <w:del w:id="424" w:author="Ericsson" w:date="2023-08-03T16:50:00Z"/>
                <w:lang w:bidi="ar-IQ"/>
              </w:rPr>
            </w:pPr>
            <w:del w:id="425" w:author="Ericsson" w:date="2023-08-03T16:50:00Z">
              <w:r w:rsidRPr="00E84F12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E95" w14:textId="7FF6434B" w:rsidR="009E779F" w:rsidRPr="009458A1" w:rsidDel="00B00C13" w:rsidRDefault="009E779F" w:rsidP="000E3C1A">
            <w:pPr>
              <w:pStyle w:val="TAL"/>
              <w:jc w:val="center"/>
              <w:rPr>
                <w:del w:id="426" w:author="Ericsson" w:date="2023-08-03T16:50:00Z"/>
                <w:lang w:bidi="ar-IQ"/>
              </w:rPr>
            </w:pPr>
            <w:del w:id="427" w:author="Ericsson" w:date="2023-08-03T16:50:00Z">
              <w:r w:rsidRPr="00B13318"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719B" w14:textId="2178CC41" w:rsidR="009E779F" w:rsidDel="00B00C13" w:rsidRDefault="009E779F" w:rsidP="000E3C1A">
            <w:pPr>
              <w:pStyle w:val="TAL"/>
              <w:rPr>
                <w:del w:id="428" w:author="Ericsson" w:date="2023-08-03T16:50:00Z"/>
                <w:rFonts w:eastAsia="DengXian"/>
                <w:lang w:bidi="ar-IQ"/>
              </w:rPr>
            </w:pPr>
            <w:del w:id="429" w:author="Ericsson" w:date="2023-08-03T16:50:00Z">
              <w:r w:rsidDel="00B00C13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B00C13">
                <w:rPr>
                  <w:rFonts w:eastAsia="DengXian"/>
                  <w:lang w:bidi="ar-IQ"/>
                </w:rPr>
                <w:delText>Charging Data Request [</w:delText>
              </w:r>
              <w:r w:rsidRPr="00B722BF" w:rsidDel="00B00C13">
                <w:rPr>
                  <w:rFonts w:eastAsia="DengXian"/>
                  <w:lang w:bidi="ar-IQ"/>
                </w:rPr>
                <w:delText>Termination</w:delText>
              </w:r>
              <w:r w:rsidRPr="00624095" w:rsidDel="00B00C13">
                <w:rPr>
                  <w:rFonts w:eastAsia="DengXian"/>
                  <w:lang w:bidi="ar-IQ"/>
                </w:rPr>
                <w:delText>]</w:delText>
              </w:r>
              <w:r w:rsidDel="00B00C13">
                <w:rPr>
                  <w:rFonts w:eastAsia="DengXian"/>
                  <w:lang w:bidi="ar-IQ"/>
                </w:rPr>
                <w:delText xml:space="preserve"> </w:delText>
              </w:r>
            </w:del>
          </w:p>
        </w:tc>
      </w:tr>
      <w:tr w:rsidR="009E779F" w:rsidRPr="009458A1" w:rsidDel="00B00C13" w14:paraId="574E8BDE" w14:textId="4E5DC802" w:rsidTr="000E3C1A">
        <w:trPr>
          <w:tblHeader/>
          <w:del w:id="430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AB2" w14:textId="38EE5256" w:rsidR="009E779F" w:rsidRPr="00EB23AB" w:rsidDel="00B00C13" w:rsidRDefault="009E779F" w:rsidP="000E3C1A">
            <w:pPr>
              <w:pStyle w:val="TAL"/>
              <w:rPr>
                <w:del w:id="431" w:author="Ericsson" w:date="2023-08-03T16:50:00Z"/>
              </w:rPr>
            </w:pPr>
            <w:del w:id="432" w:author="Ericsson" w:date="2023-08-03T16:50:00Z">
              <w:r w:rsidDel="00B00C13">
                <w:delText>Number of UEs Quota limit reached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45A" w14:textId="19FA787A" w:rsidR="009E779F" w:rsidRPr="009458A1" w:rsidDel="00B00C13" w:rsidRDefault="009E779F" w:rsidP="000E3C1A">
            <w:pPr>
              <w:pStyle w:val="TAL"/>
              <w:jc w:val="center"/>
              <w:rPr>
                <w:del w:id="433" w:author="Ericsson" w:date="2023-08-03T16:50:00Z"/>
                <w:rFonts w:eastAsia="DengXian"/>
                <w:lang w:bidi="ar-IQ"/>
              </w:rPr>
            </w:pPr>
            <w:del w:id="434" w:author="Ericsson" w:date="2023-08-03T16:50:00Z">
              <w:r w:rsidRPr="006463D2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153" w14:textId="65EC166B" w:rsidR="009E779F" w:rsidRPr="009458A1" w:rsidDel="00B00C13" w:rsidRDefault="009E779F" w:rsidP="000E3C1A">
            <w:pPr>
              <w:pStyle w:val="TAL"/>
              <w:jc w:val="center"/>
              <w:rPr>
                <w:del w:id="435" w:author="Ericsson" w:date="2023-08-03T16:50:00Z"/>
              </w:rPr>
            </w:pPr>
            <w:del w:id="436" w:author="Ericsson" w:date="2023-08-03T16:50:00Z">
              <w:r w:rsidRPr="00106009" w:rsidDel="00B00C13"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292" w14:textId="7E934C55" w:rsidR="009E779F" w:rsidRPr="009458A1" w:rsidDel="00B00C13" w:rsidRDefault="009E779F" w:rsidP="000E3C1A">
            <w:pPr>
              <w:pStyle w:val="TAL"/>
              <w:jc w:val="center"/>
              <w:rPr>
                <w:del w:id="437" w:author="Ericsson" w:date="2023-08-03T16:50:00Z"/>
                <w:lang w:bidi="ar-IQ"/>
              </w:rPr>
            </w:pPr>
            <w:del w:id="438" w:author="Ericsson" w:date="2023-08-03T16:50:00Z">
              <w:r w:rsidRPr="00E84F12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30A" w14:textId="199F135D" w:rsidR="009E779F" w:rsidRPr="009458A1" w:rsidDel="00B00C13" w:rsidRDefault="009E779F" w:rsidP="000E3C1A">
            <w:pPr>
              <w:pStyle w:val="TAL"/>
              <w:jc w:val="center"/>
              <w:rPr>
                <w:del w:id="439" w:author="Ericsson" w:date="2023-08-03T16:50:00Z"/>
                <w:lang w:bidi="ar-IQ"/>
              </w:rPr>
            </w:pPr>
            <w:del w:id="440" w:author="Ericsson" w:date="2023-08-03T16:50:00Z">
              <w:r w:rsidRPr="00B13318"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A4F8" w14:textId="23BABFD3" w:rsidR="009E779F" w:rsidDel="00B00C13" w:rsidRDefault="009E779F" w:rsidP="000E3C1A">
            <w:pPr>
              <w:pStyle w:val="TAL"/>
              <w:rPr>
                <w:del w:id="441" w:author="Ericsson" w:date="2023-08-03T16:50:00Z"/>
                <w:rFonts w:eastAsia="DengXian"/>
                <w:lang w:bidi="ar-IQ"/>
              </w:rPr>
            </w:pPr>
            <w:del w:id="442" w:author="Ericsson" w:date="2023-08-03T16:50:00Z">
              <w:r w:rsidRPr="009A621C" w:rsidDel="00B00C13">
                <w:rPr>
                  <w:rFonts w:eastAsia="DengXian"/>
                  <w:lang w:bidi="ar-IQ"/>
                </w:rPr>
                <w:delText>Charging Data Request [Update] with a possible request quota</w:delText>
              </w:r>
            </w:del>
          </w:p>
        </w:tc>
      </w:tr>
      <w:tr w:rsidR="009E779F" w:rsidRPr="009458A1" w:rsidDel="00B00C13" w14:paraId="14BDB222" w14:textId="6B7F26DE" w:rsidTr="000E3C1A">
        <w:trPr>
          <w:tblHeader/>
          <w:del w:id="443" w:author="Ericsson" w:date="2023-08-03T16:5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58B250" w14:textId="21AC5680" w:rsidR="009E779F" w:rsidRPr="00721E0F" w:rsidDel="00B00C13" w:rsidRDefault="009E779F" w:rsidP="000E3C1A">
            <w:pPr>
              <w:pStyle w:val="TAL"/>
              <w:jc w:val="center"/>
              <w:rPr>
                <w:del w:id="444" w:author="Ericsson" w:date="2023-08-03T16:50:00Z"/>
                <w:rFonts w:eastAsia="DengXian"/>
                <w:b/>
                <w:lang w:bidi="ar-IQ"/>
              </w:rPr>
            </w:pPr>
            <w:del w:id="445" w:author="Ericsson" w:date="2023-08-03T16:50:00Z">
              <w:r w:rsidDel="00B00C13">
                <w:rPr>
                  <w:b/>
                  <w:bCs/>
                </w:rPr>
                <w:delText>N</w:delText>
              </w:r>
              <w:r w:rsidRPr="00624095" w:rsidDel="00B00C13">
                <w:rPr>
                  <w:b/>
                  <w:bCs/>
                </w:rPr>
                <w:delText>umber of PDU Sessions</w:delText>
              </w:r>
            </w:del>
          </w:p>
        </w:tc>
      </w:tr>
      <w:tr w:rsidR="009E779F" w:rsidRPr="009458A1" w:rsidDel="00B00C13" w14:paraId="1DFDD3D6" w14:textId="10E6A9DB" w:rsidTr="000E3C1A">
        <w:trPr>
          <w:tblHeader/>
          <w:del w:id="446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7A9F" w14:textId="7ED292FD" w:rsidR="009E779F" w:rsidRPr="009458A1" w:rsidDel="00B00C13" w:rsidRDefault="009E779F" w:rsidP="000E3C1A">
            <w:pPr>
              <w:pStyle w:val="TAL"/>
              <w:rPr>
                <w:del w:id="447" w:author="Ericsson" w:date="2023-08-03T16:50:00Z"/>
                <w:rFonts w:eastAsia="DengXian"/>
                <w:lang w:bidi="ar-IQ"/>
              </w:rPr>
            </w:pPr>
            <w:del w:id="448" w:author="Ericsson" w:date="2023-08-03T16:50:00Z">
              <w:r w:rsidRPr="00BC66AD" w:rsidDel="00B00C13">
                <w:delText xml:space="preserve">Nb of </w:delText>
              </w:r>
              <w:r w:rsidDel="00B00C13">
                <w:delText xml:space="preserve">PDUs threshold reached for </w:delText>
              </w:r>
              <w:r w:rsidRPr="004C07FF" w:rsidDel="00B00C13">
                <w:delText>initial</w:delText>
              </w:r>
              <w:r w:rsidRPr="009458A1" w:rsidDel="00B00C13">
                <w:rPr>
                  <w:rFonts w:eastAsia="DengXian"/>
                  <w:lang w:bidi="ar-IQ"/>
                </w:rPr>
                <w:delText xml:space="preserve">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0F69" w14:textId="01B5B65C" w:rsidR="009E779F" w:rsidRPr="009458A1" w:rsidDel="00B00C13" w:rsidRDefault="009E779F" w:rsidP="000E3C1A">
            <w:pPr>
              <w:pStyle w:val="TAL"/>
              <w:jc w:val="center"/>
              <w:rPr>
                <w:del w:id="449" w:author="Ericsson" w:date="2023-08-03T16:50:00Z"/>
                <w:rFonts w:eastAsia="DengXian"/>
                <w:lang w:bidi="ar-IQ"/>
              </w:rPr>
            </w:pPr>
            <w:del w:id="450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0D54" w14:textId="29DBCB44" w:rsidR="009E779F" w:rsidRPr="009458A1" w:rsidDel="00B00C13" w:rsidRDefault="009E779F" w:rsidP="000E3C1A">
            <w:pPr>
              <w:pStyle w:val="TAL"/>
              <w:jc w:val="center"/>
              <w:rPr>
                <w:del w:id="451" w:author="Ericsson" w:date="2023-08-03T16:50:00Z"/>
                <w:rFonts w:eastAsia="DengXian"/>
                <w:lang w:bidi="ar-IQ"/>
              </w:rPr>
            </w:pPr>
            <w:del w:id="452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35B9" w14:textId="74E6913E" w:rsidR="009E779F" w:rsidRPr="009458A1" w:rsidDel="00B00C13" w:rsidRDefault="009E779F" w:rsidP="000E3C1A">
            <w:pPr>
              <w:pStyle w:val="TAL"/>
              <w:jc w:val="center"/>
              <w:rPr>
                <w:del w:id="453" w:author="Ericsson" w:date="2023-08-03T16:50:00Z"/>
                <w:lang w:bidi="ar-IQ"/>
              </w:rPr>
            </w:pPr>
            <w:del w:id="454" w:author="Ericsson" w:date="2023-08-03T16:50:00Z">
              <w:r w:rsidRPr="009458A1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A464" w14:textId="728BE9BA" w:rsidR="009E779F" w:rsidDel="00B00C13" w:rsidRDefault="009E779F" w:rsidP="000E3C1A">
            <w:pPr>
              <w:pStyle w:val="TAL"/>
              <w:jc w:val="center"/>
              <w:rPr>
                <w:del w:id="455" w:author="Ericsson" w:date="2023-08-03T16:50:00Z"/>
                <w:rFonts w:eastAsia="DengXian"/>
                <w:lang w:bidi="ar-IQ"/>
              </w:rPr>
            </w:pPr>
            <w:del w:id="456" w:author="Ericsson" w:date="2023-08-03T16:50:00Z">
              <w:r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449" w14:textId="74CDA959" w:rsidR="009E779F" w:rsidRPr="00624095" w:rsidDel="00B00C13" w:rsidRDefault="009E779F" w:rsidP="000E3C1A">
            <w:pPr>
              <w:pStyle w:val="TAL"/>
              <w:rPr>
                <w:del w:id="457" w:author="Ericsson" w:date="2023-08-03T16:50:00Z"/>
              </w:rPr>
            </w:pPr>
            <w:del w:id="458" w:author="Ericsson" w:date="2023-08-03T16:50:00Z">
              <w:r w:rsidDel="00B00C13">
                <w:delText xml:space="preserve">SCUR: </w:delText>
              </w:r>
              <w:r w:rsidRPr="00B722BF" w:rsidDel="00B00C13">
                <w:delText>Charging Data Request [Initial]</w:delText>
              </w:r>
              <w:r w:rsidDel="00B00C13">
                <w:delText xml:space="preserve"> </w:delText>
              </w:r>
            </w:del>
          </w:p>
        </w:tc>
      </w:tr>
      <w:tr w:rsidR="009E779F" w:rsidRPr="009458A1" w:rsidDel="00B00C13" w14:paraId="4F874BA8" w14:textId="2B452541" w:rsidTr="000E3C1A">
        <w:trPr>
          <w:tblHeader/>
          <w:del w:id="459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EE0" w14:textId="4F096777" w:rsidR="009E779F" w:rsidRPr="009458A1" w:rsidDel="00B00C13" w:rsidRDefault="009E779F" w:rsidP="000E3C1A">
            <w:pPr>
              <w:pStyle w:val="TAL"/>
              <w:rPr>
                <w:del w:id="460" w:author="Ericsson" w:date="2023-08-03T16:50:00Z"/>
                <w:rFonts w:eastAsia="DengXian"/>
                <w:lang w:bidi="ar-IQ"/>
              </w:rPr>
            </w:pPr>
            <w:del w:id="461" w:author="Ericsson" w:date="2023-08-03T16:50:00Z">
              <w:r w:rsidRPr="00BC66AD" w:rsidDel="00B00C13">
                <w:delText xml:space="preserve">Nb of </w:delText>
              </w:r>
              <w:r w:rsidDel="00B00C13">
                <w:delText>PDUs threshold crossed upwards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31D1" w14:textId="59B62C11" w:rsidR="009E779F" w:rsidRPr="009458A1" w:rsidDel="00B00C13" w:rsidRDefault="009E779F" w:rsidP="000E3C1A">
            <w:pPr>
              <w:pStyle w:val="TAL"/>
              <w:jc w:val="center"/>
              <w:rPr>
                <w:del w:id="462" w:author="Ericsson" w:date="2023-08-03T16:50:00Z"/>
                <w:rFonts w:eastAsia="DengXian"/>
                <w:lang w:bidi="ar-IQ"/>
              </w:rPr>
            </w:pPr>
            <w:del w:id="463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DB9F" w14:textId="7C1FDBAE" w:rsidR="009E779F" w:rsidRPr="009458A1" w:rsidDel="00B00C13" w:rsidRDefault="009E779F" w:rsidP="000E3C1A">
            <w:pPr>
              <w:pStyle w:val="TAL"/>
              <w:jc w:val="center"/>
              <w:rPr>
                <w:del w:id="464" w:author="Ericsson" w:date="2023-08-03T16:50:00Z"/>
                <w:rFonts w:eastAsia="DengXian"/>
                <w:lang w:bidi="ar-IQ"/>
              </w:rPr>
            </w:pPr>
            <w:del w:id="465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1B2F" w14:textId="24AA24A2" w:rsidR="009E779F" w:rsidRPr="009458A1" w:rsidDel="00B00C13" w:rsidRDefault="009E779F" w:rsidP="000E3C1A">
            <w:pPr>
              <w:pStyle w:val="TAL"/>
              <w:jc w:val="center"/>
              <w:rPr>
                <w:del w:id="466" w:author="Ericsson" w:date="2023-08-03T16:50:00Z"/>
                <w:rFonts w:eastAsia="DengXian"/>
                <w:lang w:bidi="ar-IQ"/>
              </w:rPr>
            </w:pPr>
            <w:del w:id="467" w:author="Ericsson" w:date="2023-08-03T16:50:00Z">
              <w:r w:rsidRPr="009458A1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B6CB" w14:textId="38836A88" w:rsidR="009E779F" w:rsidRPr="009458A1" w:rsidDel="00B00C13" w:rsidRDefault="009E779F" w:rsidP="000E3C1A">
            <w:pPr>
              <w:pStyle w:val="TAL"/>
              <w:jc w:val="center"/>
              <w:rPr>
                <w:del w:id="468" w:author="Ericsson" w:date="2023-08-03T16:50:00Z"/>
                <w:rFonts w:eastAsia="DengXian"/>
                <w:lang w:bidi="ar-IQ"/>
              </w:rPr>
            </w:pPr>
            <w:del w:id="469" w:author="Ericsson" w:date="2023-08-03T16:50:00Z">
              <w:r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66BB" w14:textId="221AA28D" w:rsidR="009E779F" w:rsidRPr="00624095" w:rsidDel="00B00C13" w:rsidRDefault="009E779F" w:rsidP="000E3C1A">
            <w:pPr>
              <w:pStyle w:val="TAL"/>
              <w:rPr>
                <w:del w:id="470" w:author="Ericsson" w:date="2023-08-03T16:50:00Z"/>
                <w:rFonts w:eastAsia="DengXian"/>
                <w:lang w:bidi="ar-IQ"/>
              </w:rPr>
            </w:pPr>
            <w:del w:id="471" w:author="Ericsson" w:date="2023-08-03T16:50:00Z">
              <w:r w:rsidRPr="00624095" w:rsidDel="00B00C13">
                <w:rPr>
                  <w:rFonts w:eastAsia="DengXian"/>
                  <w:lang w:bidi="ar-IQ"/>
                </w:rPr>
                <w:delText>IEC</w:delText>
              </w:r>
              <w:r w:rsidDel="00B00C13">
                <w:rPr>
                  <w:rFonts w:eastAsia="DengXian"/>
                  <w:lang w:bidi="ar-IQ"/>
                </w:rPr>
                <w:delText>, PEC</w:delText>
              </w:r>
              <w:r w:rsidRPr="00624095" w:rsidDel="00B00C13">
                <w:rPr>
                  <w:rFonts w:eastAsia="DengXian"/>
                  <w:lang w:bidi="ar-IQ"/>
                </w:rPr>
                <w:delText>: Charging Data Request [Event]</w:delText>
              </w:r>
            </w:del>
          </w:p>
          <w:p w14:paraId="62FAFDBB" w14:textId="72DAC5EC" w:rsidR="009E779F" w:rsidDel="00B00C13" w:rsidRDefault="009E779F" w:rsidP="000E3C1A">
            <w:pPr>
              <w:pStyle w:val="TAL"/>
              <w:rPr>
                <w:del w:id="472" w:author="Ericsson" w:date="2023-08-03T16:50:00Z"/>
                <w:rFonts w:eastAsia="DengXian"/>
                <w:lang w:bidi="ar-IQ"/>
              </w:rPr>
            </w:pPr>
          </w:p>
          <w:p w14:paraId="51E4DB0E" w14:textId="269A29B8" w:rsidR="009E779F" w:rsidDel="00B00C13" w:rsidRDefault="009E779F" w:rsidP="000E3C1A">
            <w:pPr>
              <w:pStyle w:val="TAL"/>
              <w:rPr>
                <w:del w:id="473" w:author="Ericsson" w:date="2023-08-03T16:50:00Z"/>
                <w:rFonts w:eastAsia="DengXian"/>
                <w:lang w:bidi="ar-IQ"/>
              </w:rPr>
            </w:pPr>
            <w:del w:id="474" w:author="Ericsson" w:date="2023-08-03T16:50:00Z">
              <w:r w:rsidDel="00B00C13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B00C13">
                <w:rPr>
                  <w:rFonts w:eastAsia="DengXian"/>
                  <w:lang w:bidi="ar-IQ"/>
                </w:rPr>
                <w:delText xml:space="preserve">Charging Data Request </w:delText>
              </w:r>
              <w:r w:rsidRPr="00B722BF" w:rsidDel="00B00C13">
                <w:rPr>
                  <w:rFonts w:eastAsia="DengXian"/>
                  <w:lang w:bidi="ar-IQ"/>
                </w:rPr>
                <w:delText>[Update</w:delText>
              </w:r>
              <w:r w:rsidRPr="00624095" w:rsidDel="00B00C13">
                <w:rPr>
                  <w:rFonts w:eastAsia="DengXian"/>
                  <w:lang w:bidi="ar-IQ"/>
                </w:rPr>
                <w:delText>]</w:delText>
              </w:r>
            </w:del>
          </w:p>
          <w:p w14:paraId="53B4860C" w14:textId="033F379D" w:rsidR="009E779F" w:rsidRPr="009458A1" w:rsidDel="00B00C13" w:rsidRDefault="009E779F" w:rsidP="000E3C1A">
            <w:pPr>
              <w:pStyle w:val="TAL"/>
              <w:rPr>
                <w:del w:id="475" w:author="Ericsson" w:date="2023-08-03T16:50:00Z"/>
                <w:rFonts w:eastAsia="DengXian"/>
                <w:lang w:bidi="ar-IQ"/>
              </w:rPr>
            </w:pPr>
          </w:p>
        </w:tc>
      </w:tr>
      <w:tr w:rsidR="009E779F" w:rsidRPr="009458A1" w:rsidDel="00B00C13" w14:paraId="3D82B455" w14:textId="5B0E4045" w:rsidTr="000E3C1A">
        <w:trPr>
          <w:tblHeader/>
          <w:del w:id="476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48F2" w14:textId="37111B75" w:rsidR="009E779F" w:rsidRPr="009458A1" w:rsidDel="00B00C13" w:rsidRDefault="009E779F" w:rsidP="000E3C1A">
            <w:pPr>
              <w:pStyle w:val="TAL"/>
              <w:rPr>
                <w:del w:id="477" w:author="Ericsson" w:date="2023-08-03T16:50:00Z"/>
              </w:rPr>
            </w:pPr>
            <w:del w:id="478" w:author="Ericsson" w:date="2023-08-03T16:50:00Z">
              <w:r w:rsidRPr="00BC66AD" w:rsidDel="00B00C13">
                <w:delText xml:space="preserve">Nb of </w:delText>
              </w:r>
              <w:r w:rsidDel="00B00C13">
                <w:delText>PDUs threshold crossed downwards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2861" w14:textId="779A2AD5" w:rsidR="009E779F" w:rsidRPr="009458A1" w:rsidDel="00B00C13" w:rsidRDefault="009E779F" w:rsidP="000E3C1A">
            <w:pPr>
              <w:pStyle w:val="TAL"/>
              <w:jc w:val="center"/>
              <w:rPr>
                <w:del w:id="479" w:author="Ericsson" w:date="2023-08-03T16:50:00Z"/>
              </w:rPr>
            </w:pPr>
            <w:del w:id="480" w:author="Ericsson" w:date="2023-08-03T16:50:00Z">
              <w:r w:rsidRPr="009458A1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017A" w14:textId="30F9A631" w:rsidR="009E779F" w:rsidRPr="009458A1" w:rsidDel="00B00C13" w:rsidRDefault="009E779F" w:rsidP="000E3C1A">
            <w:pPr>
              <w:pStyle w:val="TAL"/>
              <w:jc w:val="center"/>
              <w:rPr>
                <w:del w:id="481" w:author="Ericsson" w:date="2023-08-03T16:50:00Z"/>
              </w:rPr>
            </w:pPr>
            <w:del w:id="482" w:author="Ericsson" w:date="2023-08-03T16:50:00Z">
              <w:r w:rsidRPr="009458A1" w:rsidDel="00B00C13"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A944" w14:textId="0D5593A2" w:rsidR="009E779F" w:rsidRPr="009458A1" w:rsidDel="00B00C13" w:rsidRDefault="009E779F" w:rsidP="000E3C1A">
            <w:pPr>
              <w:pStyle w:val="TAL"/>
              <w:jc w:val="center"/>
              <w:rPr>
                <w:del w:id="483" w:author="Ericsson" w:date="2023-08-03T16:50:00Z"/>
                <w:lang w:eastAsia="zh-CN" w:bidi="ar-IQ"/>
              </w:rPr>
            </w:pPr>
            <w:del w:id="484" w:author="Ericsson" w:date="2023-08-03T16:50:00Z">
              <w:r w:rsidRPr="009458A1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90F6" w14:textId="49EB07B3" w:rsidR="009E779F" w:rsidRPr="009458A1" w:rsidDel="00B00C13" w:rsidRDefault="009E779F" w:rsidP="000E3C1A">
            <w:pPr>
              <w:pStyle w:val="TAL"/>
              <w:jc w:val="center"/>
              <w:rPr>
                <w:del w:id="485" w:author="Ericsson" w:date="2023-08-03T16:50:00Z"/>
              </w:rPr>
            </w:pPr>
            <w:del w:id="486" w:author="Ericsson" w:date="2023-08-03T16:50:00Z">
              <w:r w:rsidRPr="00B13318"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FF8F" w14:textId="00296069" w:rsidR="009E779F" w:rsidRPr="00624095" w:rsidDel="00B00C13" w:rsidRDefault="009E779F" w:rsidP="000E3C1A">
            <w:pPr>
              <w:pStyle w:val="TAL"/>
              <w:rPr>
                <w:del w:id="487" w:author="Ericsson" w:date="2023-08-03T16:50:00Z"/>
                <w:rFonts w:eastAsia="DengXian"/>
                <w:lang w:bidi="ar-IQ"/>
              </w:rPr>
            </w:pPr>
            <w:del w:id="488" w:author="Ericsson" w:date="2023-08-03T16:50:00Z">
              <w:r w:rsidDel="00B00C13">
                <w:rPr>
                  <w:rFonts w:eastAsia="DengXian"/>
                  <w:lang w:bidi="ar-IQ"/>
                </w:rPr>
                <w:delText>PEC</w:delText>
              </w:r>
              <w:r w:rsidRPr="00624095" w:rsidDel="00B00C13">
                <w:rPr>
                  <w:rFonts w:eastAsia="DengXian"/>
                  <w:lang w:bidi="ar-IQ"/>
                </w:rPr>
                <w:delText>: Charging Data Request [Event]</w:delText>
              </w:r>
            </w:del>
          </w:p>
          <w:p w14:paraId="68D41B1D" w14:textId="4E645670" w:rsidR="009E779F" w:rsidDel="00B00C13" w:rsidRDefault="009E779F" w:rsidP="000E3C1A">
            <w:pPr>
              <w:pStyle w:val="TAL"/>
              <w:rPr>
                <w:del w:id="489" w:author="Ericsson" w:date="2023-08-03T16:50:00Z"/>
                <w:rFonts w:eastAsia="DengXian"/>
                <w:lang w:bidi="ar-IQ"/>
              </w:rPr>
            </w:pPr>
          </w:p>
          <w:p w14:paraId="2C2125A4" w14:textId="4D5A5EC5" w:rsidR="009E779F" w:rsidDel="00B00C13" w:rsidRDefault="009E779F" w:rsidP="000E3C1A">
            <w:pPr>
              <w:pStyle w:val="TAL"/>
              <w:rPr>
                <w:del w:id="490" w:author="Ericsson" w:date="2023-08-03T16:50:00Z"/>
                <w:rFonts w:eastAsia="DengXian"/>
                <w:lang w:bidi="ar-IQ"/>
              </w:rPr>
            </w:pPr>
            <w:del w:id="491" w:author="Ericsson" w:date="2023-08-03T16:50:00Z">
              <w:r w:rsidDel="00B00C13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B00C13">
                <w:rPr>
                  <w:rFonts w:eastAsia="DengXian"/>
                  <w:lang w:bidi="ar-IQ"/>
                </w:rPr>
                <w:delText xml:space="preserve">Charging Data Request </w:delText>
              </w:r>
              <w:r w:rsidRPr="00B722BF" w:rsidDel="00B00C13">
                <w:rPr>
                  <w:rFonts w:eastAsia="DengXian"/>
                  <w:lang w:bidi="ar-IQ"/>
                </w:rPr>
                <w:delText>[Update</w:delText>
              </w:r>
              <w:r w:rsidRPr="00624095" w:rsidDel="00B00C13">
                <w:rPr>
                  <w:rFonts w:eastAsia="DengXian"/>
                  <w:lang w:bidi="ar-IQ"/>
                </w:rPr>
                <w:delText>]</w:delText>
              </w:r>
            </w:del>
          </w:p>
          <w:p w14:paraId="0EADD2F5" w14:textId="1EF2936B" w:rsidR="009E779F" w:rsidRPr="009458A1" w:rsidDel="00B00C13" w:rsidRDefault="009E779F" w:rsidP="000E3C1A">
            <w:pPr>
              <w:pStyle w:val="TAL"/>
              <w:rPr>
                <w:del w:id="492" w:author="Ericsson" w:date="2023-08-03T16:50:00Z"/>
              </w:rPr>
            </w:pPr>
          </w:p>
        </w:tc>
      </w:tr>
      <w:tr w:rsidR="009E779F" w:rsidRPr="009458A1" w:rsidDel="00B00C13" w14:paraId="15BB96A7" w14:textId="25383C27" w:rsidTr="000E3C1A">
        <w:trPr>
          <w:tblHeader/>
          <w:del w:id="493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E49D" w14:textId="707D629B" w:rsidR="009E779F" w:rsidRPr="00BC66AD" w:rsidDel="00B00C13" w:rsidRDefault="009E779F" w:rsidP="000E3C1A">
            <w:pPr>
              <w:pStyle w:val="TAL"/>
              <w:rPr>
                <w:del w:id="494" w:author="Ericsson" w:date="2023-08-03T16:50:00Z"/>
              </w:rPr>
            </w:pPr>
            <w:del w:id="495" w:author="Ericsson" w:date="2023-08-03T16:50:00Z">
              <w:r w:rsidRPr="00EB23AB" w:rsidDel="00B00C13">
                <w:delText xml:space="preserve">Nb of </w:delText>
              </w:r>
              <w:r w:rsidDel="00B00C13">
                <w:delText>PDUs threshold reached for termination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3CAA" w14:textId="5516EC5C" w:rsidR="009E779F" w:rsidRPr="009458A1" w:rsidDel="00B00C13" w:rsidRDefault="009E779F" w:rsidP="000E3C1A">
            <w:pPr>
              <w:pStyle w:val="TAL"/>
              <w:jc w:val="center"/>
              <w:rPr>
                <w:del w:id="496" w:author="Ericsson" w:date="2023-08-03T16:50:00Z"/>
                <w:rFonts w:eastAsia="DengXian"/>
                <w:lang w:bidi="ar-IQ"/>
              </w:rPr>
            </w:pPr>
            <w:del w:id="497" w:author="Ericsson" w:date="2023-08-03T16:50:00Z">
              <w:r w:rsidRPr="006463D2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999" w14:textId="386AB0EA" w:rsidR="009E779F" w:rsidRPr="009458A1" w:rsidDel="00B00C13" w:rsidRDefault="009E779F" w:rsidP="000E3C1A">
            <w:pPr>
              <w:pStyle w:val="TAL"/>
              <w:jc w:val="center"/>
              <w:rPr>
                <w:del w:id="498" w:author="Ericsson" w:date="2023-08-03T16:50:00Z"/>
              </w:rPr>
            </w:pPr>
            <w:del w:id="499" w:author="Ericsson" w:date="2023-08-03T16:50:00Z">
              <w:r w:rsidRPr="00106009" w:rsidDel="00B00C13"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561" w14:textId="0EEE26A9" w:rsidR="009E779F" w:rsidRPr="009458A1" w:rsidDel="00B00C13" w:rsidRDefault="009E779F" w:rsidP="000E3C1A">
            <w:pPr>
              <w:pStyle w:val="TAL"/>
              <w:jc w:val="center"/>
              <w:rPr>
                <w:del w:id="500" w:author="Ericsson" w:date="2023-08-03T16:50:00Z"/>
                <w:lang w:bidi="ar-IQ"/>
              </w:rPr>
            </w:pPr>
            <w:del w:id="501" w:author="Ericsson" w:date="2023-08-03T16:50:00Z">
              <w:r w:rsidRPr="00E84F12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D911" w14:textId="049E21A6" w:rsidR="009E779F" w:rsidRPr="009458A1" w:rsidDel="00B00C13" w:rsidRDefault="009E779F" w:rsidP="000E3C1A">
            <w:pPr>
              <w:pStyle w:val="TAL"/>
              <w:jc w:val="center"/>
              <w:rPr>
                <w:del w:id="502" w:author="Ericsson" w:date="2023-08-03T16:50:00Z"/>
                <w:lang w:bidi="ar-IQ"/>
              </w:rPr>
            </w:pPr>
            <w:del w:id="503" w:author="Ericsson" w:date="2023-08-03T16:50:00Z">
              <w:r w:rsidRPr="00B13318"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17F3" w14:textId="5F35923E" w:rsidR="009E779F" w:rsidDel="00B00C13" w:rsidRDefault="009E779F" w:rsidP="000E3C1A">
            <w:pPr>
              <w:pStyle w:val="TAL"/>
              <w:rPr>
                <w:del w:id="504" w:author="Ericsson" w:date="2023-08-03T16:50:00Z"/>
                <w:rFonts w:eastAsia="DengXian"/>
                <w:lang w:bidi="ar-IQ"/>
              </w:rPr>
            </w:pPr>
            <w:del w:id="505" w:author="Ericsson" w:date="2023-08-03T16:50:00Z">
              <w:r w:rsidDel="00B00C13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B00C13">
                <w:rPr>
                  <w:rFonts w:eastAsia="DengXian"/>
                  <w:lang w:bidi="ar-IQ"/>
                </w:rPr>
                <w:delText>Charging Data Request [</w:delText>
              </w:r>
              <w:r w:rsidRPr="00B722BF" w:rsidDel="00B00C13">
                <w:rPr>
                  <w:rFonts w:eastAsia="DengXian"/>
                  <w:lang w:bidi="ar-IQ"/>
                </w:rPr>
                <w:delText>Termination</w:delText>
              </w:r>
              <w:r w:rsidRPr="00624095" w:rsidDel="00B00C13">
                <w:rPr>
                  <w:rFonts w:eastAsia="DengXian"/>
                  <w:lang w:bidi="ar-IQ"/>
                </w:rPr>
                <w:delText>]</w:delText>
              </w:r>
              <w:r w:rsidDel="00B00C13">
                <w:rPr>
                  <w:rFonts w:eastAsia="DengXian"/>
                  <w:lang w:bidi="ar-IQ"/>
                </w:rPr>
                <w:delText xml:space="preserve"> </w:delText>
              </w:r>
            </w:del>
          </w:p>
        </w:tc>
      </w:tr>
      <w:tr w:rsidR="009E779F" w:rsidRPr="009458A1" w:rsidDel="00B00C13" w14:paraId="200FFC57" w14:textId="59DCC2D9" w:rsidTr="000E3C1A">
        <w:trPr>
          <w:tblHeader/>
          <w:del w:id="506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422F" w14:textId="342AB8C7" w:rsidR="009E779F" w:rsidRPr="00EB23AB" w:rsidDel="00B00C13" w:rsidRDefault="009E779F" w:rsidP="000E3C1A">
            <w:pPr>
              <w:pStyle w:val="TAL"/>
              <w:rPr>
                <w:del w:id="507" w:author="Ericsson" w:date="2023-08-03T16:50:00Z"/>
              </w:rPr>
            </w:pPr>
            <w:del w:id="508" w:author="Ericsson" w:date="2023-08-03T16:50:00Z">
              <w:r w:rsidDel="00B00C13">
                <w:delText>Number of PDUs Quota limit reached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3CA" w14:textId="13973F64" w:rsidR="009E779F" w:rsidRPr="009458A1" w:rsidDel="00B00C13" w:rsidRDefault="009E779F" w:rsidP="000E3C1A">
            <w:pPr>
              <w:pStyle w:val="TAL"/>
              <w:jc w:val="center"/>
              <w:rPr>
                <w:del w:id="509" w:author="Ericsson" w:date="2023-08-03T16:50:00Z"/>
                <w:rFonts w:eastAsia="DengXian"/>
                <w:lang w:bidi="ar-IQ"/>
              </w:rPr>
            </w:pPr>
            <w:del w:id="510" w:author="Ericsson" w:date="2023-08-03T16:50:00Z">
              <w:r w:rsidRPr="006463D2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6045" w14:textId="20828BF4" w:rsidR="009E779F" w:rsidRPr="009458A1" w:rsidDel="00B00C13" w:rsidRDefault="009E779F" w:rsidP="000E3C1A">
            <w:pPr>
              <w:pStyle w:val="TAL"/>
              <w:jc w:val="center"/>
              <w:rPr>
                <w:del w:id="511" w:author="Ericsson" w:date="2023-08-03T16:50:00Z"/>
              </w:rPr>
            </w:pPr>
            <w:del w:id="512" w:author="Ericsson" w:date="2023-08-03T16:50:00Z">
              <w:r w:rsidRPr="00106009" w:rsidDel="00B00C13"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77F" w14:textId="69FED29E" w:rsidR="009E779F" w:rsidRPr="009458A1" w:rsidDel="00B00C13" w:rsidRDefault="009E779F" w:rsidP="000E3C1A">
            <w:pPr>
              <w:pStyle w:val="TAL"/>
              <w:jc w:val="center"/>
              <w:rPr>
                <w:del w:id="513" w:author="Ericsson" w:date="2023-08-03T16:50:00Z"/>
                <w:lang w:bidi="ar-IQ"/>
              </w:rPr>
            </w:pPr>
            <w:del w:id="514" w:author="Ericsson" w:date="2023-08-03T16:50:00Z">
              <w:r w:rsidRPr="00E84F12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381" w14:textId="6EE03C08" w:rsidR="009E779F" w:rsidRPr="009458A1" w:rsidDel="00B00C13" w:rsidRDefault="009E779F" w:rsidP="000E3C1A">
            <w:pPr>
              <w:pStyle w:val="TAL"/>
              <w:jc w:val="center"/>
              <w:rPr>
                <w:del w:id="515" w:author="Ericsson" w:date="2023-08-03T16:50:00Z"/>
                <w:lang w:bidi="ar-IQ"/>
              </w:rPr>
            </w:pPr>
            <w:del w:id="516" w:author="Ericsson" w:date="2023-08-03T16:50:00Z">
              <w:r w:rsidRPr="00B13318" w:rsidDel="00B00C13">
                <w:rPr>
                  <w:rFonts w:eastAsia="DengXian"/>
                  <w:lang w:bidi="ar-IQ"/>
                </w:rPr>
                <w:delText>Yes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076" w14:textId="67CDB670" w:rsidR="009E779F" w:rsidDel="00B00C13" w:rsidRDefault="009E779F" w:rsidP="000E3C1A">
            <w:pPr>
              <w:pStyle w:val="TAL"/>
              <w:rPr>
                <w:del w:id="517" w:author="Ericsson" w:date="2023-08-03T16:50:00Z"/>
                <w:rFonts w:eastAsia="DengXian"/>
                <w:lang w:bidi="ar-IQ"/>
              </w:rPr>
            </w:pPr>
            <w:del w:id="518" w:author="Ericsson" w:date="2023-08-03T16:50:00Z">
              <w:r w:rsidRPr="009A621C" w:rsidDel="00B00C13">
                <w:rPr>
                  <w:rFonts w:eastAsia="DengXian"/>
                  <w:lang w:bidi="ar-IQ"/>
                </w:rPr>
                <w:delText>Charging Data Request [Update] with a possible request quota</w:delText>
              </w:r>
            </w:del>
          </w:p>
        </w:tc>
      </w:tr>
      <w:tr w:rsidR="009E779F" w:rsidRPr="00BB351F" w:rsidDel="00B00C13" w14:paraId="453E2336" w14:textId="008B347C" w:rsidTr="000E3C1A">
        <w:trPr>
          <w:tblHeader/>
          <w:del w:id="519" w:author="Ericsson" w:date="2023-08-03T16:5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50579F" w14:textId="052BE8B6" w:rsidR="009E779F" w:rsidRPr="003A23A7" w:rsidDel="00B00C13" w:rsidRDefault="009E779F" w:rsidP="000E3C1A">
            <w:pPr>
              <w:pStyle w:val="TAL"/>
              <w:rPr>
                <w:del w:id="520" w:author="Ericsson" w:date="2023-08-03T16:50:00Z"/>
                <w:b/>
                <w:bCs/>
              </w:rPr>
            </w:pPr>
          </w:p>
        </w:tc>
      </w:tr>
      <w:tr w:rsidR="009E779F" w:rsidRPr="009458A1" w:rsidDel="00B00C13" w14:paraId="72BCD5AF" w14:textId="2EF0C6E6" w:rsidTr="000E3C1A">
        <w:trPr>
          <w:tblHeader/>
          <w:del w:id="521" w:author="Ericsson" w:date="2023-08-03T16:5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AE26" w14:textId="18DDE25B" w:rsidR="009E779F" w:rsidDel="00B00C13" w:rsidRDefault="009E779F" w:rsidP="000E3C1A">
            <w:pPr>
              <w:pStyle w:val="TAL"/>
              <w:rPr>
                <w:del w:id="522" w:author="Ericsson" w:date="2023-08-03T16:50:00Z"/>
              </w:rPr>
            </w:pPr>
            <w:del w:id="523" w:author="Ericsson" w:date="2023-08-03T16:50:00Z">
              <w:r w:rsidDel="00B00C13">
                <w:delText>Network slice termination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858" w14:textId="5230764D" w:rsidR="009E779F" w:rsidRPr="009458A1" w:rsidDel="00B00C13" w:rsidRDefault="009E779F" w:rsidP="000E3C1A">
            <w:pPr>
              <w:pStyle w:val="TAL"/>
              <w:jc w:val="center"/>
              <w:rPr>
                <w:del w:id="524" w:author="Ericsson" w:date="2023-08-03T16:50:00Z"/>
                <w:rFonts w:eastAsia="DengXian"/>
                <w:lang w:bidi="ar-IQ"/>
              </w:rPr>
            </w:pPr>
            <w:del w:id="525" w:author="Ericsson" w:date="2023-08-03T16:50:00Z">
              <w:r w:rsidRPr="006463D2" w:rsidDel="00B00C13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193" w14:textId="6B68D448" w:rsidR="009E779F" w:rsidRPr="009458A1" w:rsidDel="00B00C13" w:rsidRDefault="009E779F" w:rsidP="000E3C1A">
            <w:pPr>
              <w:pStyle w:val="TAL"/>
              <w:jc w:val="center"/>
              <w:rPr>
                <w:del w:id="526" w:author="Ericsson" w:date="2023-08-03T16:50:00Z"/>
              </w:rPr>
            </w:pPr>
            <w:del w:id="527" w:author="Ericsson" w:date="2023-08-03T16:50:00Z">
              <w:r w:rsidRPr="00106009" w:rsidDel="00B00C13">
                <w:delText>Immediate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D0A" w14:textId="60D26E10" w:rsidR="009E779F" w:rsidRPr="009458A1" w:rsidDel="00B00C13" w:rsidRDefault="009E779F" w:rsidP="000E3C1A">
            <w:pPr>
              <w:pStyle w:val="TAL"/>
              <w:jc w:val="center"/>
              <w:rPr>
                <w:del w:id="528" w:author="Ericsson" w:date="2023-08-03T16:50:00Z"/>
                <w:lang w:bidi="ar-IQ"/>
              </w:rPr>
            </w:pPr>
            <w:del w:id="529" w:author="Ericsson" w:date="2023-08-03T16:50:00Z">
              <w:r w:rsidRPr="00E84F12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D31" w14:textId="10C84CDE" w:rsidR="009E779F" w:rsidRPr="009458A1" w:rsidDel="00B00C13" w:rsidRDefault="009E779F" w:rsidP="000E3C1A">
            <w:pPr>
              <w:pStyle w:val="TAL"/>
              <w:jc w:val="center"/>
              <w:rPr>
                <w:del w:id="530" w:author="Ericsson" w:date="2023-08-03T16:50:00Z"/>
                <w:lang w:bidi="ar-IQ"/>
              </w:rPr>
            </w:pPr>
            <w:del w:id="531" w:author="Ericsson" w:date="2023-08-03T16:50:00Z">
              <w:r w:rsidRPr="009458A1" w:rsidDel="00B00C13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125C" w14:textId="68952418" w:rsidR="009E779F" w:rsidRPr="00624095" w:rsidDel="00B00C13" w:rsidRDefault="009E779F" w:rsidP="000E3C1A">
            <w:pPr>
              <w:pStyle w:val="TAL"/>
              <w:rPr>
                <w:del w:id="532" w:author="Ericsson" w:date="2023-08-03T16:50:00Z"/>
                <w:rFonts w:eastAsia="DengXian"/>
                <w:lang w:bidi="ar-IQ"/>
              </w:rPr>
            </w:pPr>
            <w:del w:id="533" w:author="Ericsson" w:date="2023-08-03T16:50:00Z">
              <w:r w:rsidRPr="00624095" w:rsidDel="00B00C13">
                <w:rPr>
                  <w:rFonts w:eastAsia="DengXian"/>
                  <w:lang w:bidi="ar-IQ"/>
                </w:rPr>
                <w:delText>IEC</w:delText>
              </w:r>
              <w:r w:rsidDel="00B00C13">
                <w:rPr>
                  <w:rFonts w:eastAsia="DengXian"/>
                  <w:lang w:bidi="ar-IQ"/>
                </w:rPr>
                <w:delText>, PEC</w:delText>
              </w:r>
              <w:r w:rsidRPr="00624095" w:rsidDel="00B00C13">
                <w:rPr>
                  <w:rFonts w:eastAsia="DengXian"/>
                  <w:lang w:bidi="ar-IQ"/>
                </w:rPr>
                <w:delText>: Charging Data Request [Event]</w:delText>
              </w:r>
            </w:del>
          </w:p>
          <w:p w14:paraId="51B419EE" w14:textId="3C969C96" w:rsidR="009E779F" w:rsidDel="00B00C13" w:rsidRDefault="009E779F" w:rsidP="000E3C1A">
            <w:pPr>
              <w:pStyle w:val="TAL"/>
              <w:rPr>
                <w:del w:id="534" w:author="Ericsson" w:date="2023-08-03T16:50:00Z"/>
                <w:rFonts w:eastAsia="DengXian"/>
                <w:lang w:bidi="ar-IQ"/>
              </w:rPr>
            </w:pPr>
          </w:p>
          <w:p w14:paraId="05539662" w14:textId="1D4659D3" w:rsidR="009E779F" w:rsidDel="00B00C13" w:rsidRDefault="009E779F" w:rsidP="000E3C1A">
            <w:pPr>
              <w:pStyle w:val="TAL"/>
              <w:rPr>
                <w:del w:id="535" w:author="Ericsson" w:date="2023-08-03T16:50:00Z"/>
                <w:rFonts w:eastAsia="DengXian"/>
                <w:lang w:bidi="ar-IQ"/>
              </w:rPr>
            </w:pPr>
            <w:del w:id="536" w:author="Ericsson" w:date="2023-08-03T16:50:00Z">
              <w:r w:rsidDel="00B00C13">
                <w:rPr>
                  <w:rFonts w:eastAsia="DengXian"/>
                  <w:lang w:bidi="ar-IQ"/>
                </w:rPr>
                <w:delText xml:space="preserve">SCUR: </w:delText>
              </w:r>
              <w:r w:rsidRPr="00624095" w:rsidDel="00B00C13">
                <w:rPr>
                  <w:rFonts w:eastAsia="DengXian"/>
                  <w:lang w:bidi="ar-IQ"/>
                </w:rPr>
                <w:delText>Charging Data Request [</w:delText>
              </w:r>
              <w:r w:rsidRPr="00B722BF" w:rsidDel="00B00C13">
                <w:rPr>
                  <w:rFonts w:eastAsia="DengXian"/>
                  <w:lang w:bidi="ar-IQ"/>
                </w:rPr>
                <w:delText>Termination</w:delText>
              </w:r>
              <w:r w:rsidRPr="00624095" w:rsidDel="00B00C13">
                <w:rPr>
                  <w:rFonts w:eastAsia="DengXian"/>
                  <w:lang w:bidi="ar-IQ"/>
                </w:rPr>
                <w:delText>]</w:delText>
              </w:r>
              <w:r w:rsidDel="00B00C13">
                <w:rPr>
                  <w:rFonts w:eastAsia="DengXian"/>
                  <w:lang w:bidi="ar-IQ"/>
                </w:rPr>
                <w:delText xml:space="preserve"> </w:delText>
              </w:r>
            </w:del>
          </w:p>
        </w:tc>
      </w:tr>
    </w:tbl>
    <w:p w14:paraId="515EA198" w14:textId="1E665578" w:rsidR="009E779F" w:rsidDel="00B00C13" w:rsidRDefault="009E779F" w:rsidP="009E779F">
      <w:pPr>
        <w:rPr>
          <w:del w:id="537" w:author="Ericsson" w:date="2023-08-03T16:51:00Z"/>
          <w:rFonts w:eastAsia="DengXian"/>
          <w:lang w:bidi="ar-IQ"/>
        </w:rPr>
      </w:pPr>
    </w:p>
    <w:p w14:paraId="366A2A59" w14:textId="48BB128B" w:rsidR="009E779F" w:rsidDel="00481156" w:rsidRDefault="009E779F" w:rsidP="009E779F">
      <w:pPr>
        <w:pStyle w:val="NO"/>
        <w:rPr>
          <w:del w:id="538" w:author="Ericsson" w:date="2023-08-03T17:22:00Z"/>
          <w:lang w:bidi="ar-IQ"/>
        </w:rPr>
      </w:pPr>
      <w:del w:id="539" w:author="Ericsson" w:date="2023-08-03T17:22:00Z">
        <w:r w:rsidDel="00481156">
          <w:rPr>
            <w:lang w:bidi="ar-IQ"/>
          </w:rPr>
          <w:delText xml:space="preserve">NOTE: </w:delText>
        </w:r>
        <w:r w:rsidRPr="00CF2280" w:rsidDel="00481156">
          <w:rPr>
            <w:lang w:bidi="ar-IQ"/>
          </w:rPr>
          <w:delText>the threshold for e.g. upwards/downward is set to the different value</w:delText>
        </w:r>
        <w:r w:rsidDel="00481156">
          <w:rPr>
            <w:lang w:bidi="ar-IQ"/>
          </w:rPr>
          <w:delText>.</w:delText>
        </w:r>
      </w:del>
    </w:p>
    <w:p w14:paraId="21E761EA" w14:textId="4BC34406" w:rsidR="009E779F" w:rsidDel="00481156" w:rsidRDefault="009E779F" w:rsidP="009E779F">
      <w:pPr>
        <w:pStyle w:val="EditorsNote"/>
        <w:rPr>
          <w:del w:id="540" w:author="Ericsson" w:date="2023-08-03T17:22:00Z"/>
          <w:rFonts w:eastAsia="DengXian"/>
          <w:lang w:bidi="ar-IQ"/>
        </w:rPr>
      </w:pPr>
    </w:p>
    <w:p w14:paraId="44A40FB8" w14:textId="23DBCAF9" w:rsidR="009E779F" w:rsidDel="00481156" w:rsidRDefault="009E779F" w:rsidP="009E779F">
      <w:pPr>
        <w:pStyle w:val="EditorsNote"/>
        <w:rPr>
          <w:del w:id="541" w:author="Ericsson" w:date="2023-08-03T17:22:00Z"/>
        </w:rPr>
      </w:pPr>
      <w:del w:id="542" w:author="Ericsson" w:date="2023-08-03T17:22:00Z">
        <w:r w:rsidDel="00481156">
          <w:rPr>
            <w:rFonts w:eastAsia="DengXian"/>
            <w:lang w:bidi="ar-IQ"/>
          </w:rPr>
          <w:delText xml:space="preserve">Editor's Note: the triggers "Nb of UEs/PDU thresholds </w:delText>
        </w:r>
        <w:r w:rsidDel="00481156">
          <w:delText xml:space="preserve">reached for </w:delText>
        </w:r>
        <w:r w:rsidRPr="004C07FF" w:rsidDel="00481156">
          <w:delText>initial</w:delText>
        </w:r>
        <w:r w:rsidDel="00481156">
          <w:delText>" and "</w:delText>
        </w:r>
        <w:r w:rsidRPr="000A1733" w:rsidDel="00481156">
          <w:rPr>
            <w:rFonts w:eastAsia="DengXian"/>
            <w:lang w:bidi="ar-IQ"/>
          </w:rPr>
          <w:delText xml:space="preserve"> </w:delText>
        </w:r>
        <w:r w:rsidDel="00481156">
          <w:rPr>
            <w:rFonts w:eastAsia="DengXian"/>
            <w:lang w:bidi="ar-IQ"/>
          </w:rPr>
          <w:delText xml:space="preserve">Nb of UEs/PDU thresholds </w:delText>
        </w:r>
        <w:r w:rsidDel="00481156">
          <w:delText>reached for termination" are ffs</w:delText>
        </w:r>
      </w:del>
    </w:p>
    <w:p w14:paraId="64FBEB25" w14:textId="420680E8" w:rsidR="009E779F" w:rsidDel="00481156" w:rsidRDefault="009E779F" w:rsidP="009E779F">
      <w:pPr>
        <w:pStyle w:val="EditorsNote"/>
        <w:rPr>
          <w:del w:id="543" w:author="Ericsson" w:date="2023-08-03T17:22:00Z"/>
          <w:rFonts w:eastAsia="DengXian"/>
          <w:lang w:bidi="ar-IQ"/>
        </w:rPr>
      </w:pPr>
    </w:p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87B9" w14:textId="77777777" w:rsidR="00255D94" w:rsidRDefault="00255D94">
      <w:r>
        <w:separator/>
      </w:r>
    </w:p>
  </w:endnote>
  <w:endnote w:type="continuationSeparator" w:id="0">
    <w:p w14:paraId="448AFEEA" w14:textId="77777777" w:rsidR="00255D94" w:rsidRDefault="00255D94">
      <w:r>
        <w:continuationSeparator/>
      </w:r>
    </w:p>
  </w:endnote>
  <w:endnote w:type="continuationNotice" w:id="1">
    <w:p w14:paraId="09E47BE7" w14:textId="77777777" w:rsidR="00255D94" w:rsidRDefault="00255D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86F07" w14:textId="77777777" w:rsidR="00255D94" w:rsidRDefault="00255D94">
      <w:r>
        <w:separator/>
      </w:r>
    </w:p>
  </w:footnote>
  <w:footnote w:type="continuationSeparator" w:id="0">
    <w:p w14:paraId="50F92492" w14:textId="77777777" w:rsidR="00255D94" w:rsidRDefault="00255D94">
      <w:r>
        <w:continuationSeparator/>
      </w:r>
    </w:p>
  </w:footnote>
  <w:footnote w:type="continuationNotice" w:id="1">
    <w:p w14:paraId="0028C1EE" w14:textId="77777777" w:rsidR="00255D94" w:rsidRDefault="00255D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4"/>
  </w:num>
  <w:num w:numId="5" w16cid:durableId="1177772979">
    <w:abstractNumId w:val="13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19"/>
  </w:num>
  <w:num w:numId="9" w16cid:durableId="529878100">
    <w:abstractNumId w:val="17"/>
  </w:num>
  <w:num w:numId="10" w16cid:durableId="582883807">
    <w:abstractNumId w:val="18"/>
  </w:num>
  <w:num w:numId="11" w16cid:durableId="545947069">
    <w:abstractNumId w:val="12"/>
  </w:num>
  <w:num w:numId="12" w16cid:durableId="1436827625">
    <w:abstractNumId w:val="16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5"/>
  </w:num>
  <w:num w:numId="21" w16cid:durableId="184596894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24AD"/>
    <w:rsid w:val="00074722"/>
    <w:rsid w:val="0007576D"/>
    <w:rsid w:val="00080046"/>
    <w:rsid w:val="000819D8"/>
    <w:rsid w:val="00081D64"/>
    <w:rsid w:val="0008247C"/>
    <w:rsid w:val="00084BDD"/>
    <w:rsid w:val="00085F2C"/>
    <w:rsid w:val="00086928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139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30B23"/>
    <w:rsid w:val="00134287"/>
    <w:rsid w:val="00137DA0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A34"/>
    <w:rsid w:val="00184B6F"/>
    <w:rsid w:val="001861E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2EF0"/>
    <w:rsid w:val="001E37A3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3348F"/>
    <w:rsid w:val="00240834"/>
    <w:rsid w:val="0024149E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5D94"/>
    <w:rsid w:val="0025668B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49FB"/>
    <w:rsid w:val="002B57D8"/>
    <w:rsid w:val="002C1F88"/>
    <w:rsid w:val="002C2968"/>
    <w:rsid w:val="002C2BDD"/>
    <w:rsid w:val="002C57A1"/>
    <w:rsid w:val="002C7CC9"/>
    <w:rsid w:val="002D024B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5A96"/>
    <w:rsid w:val="0031797A"/>
    <w:rsid w:val="00321A1C"/>
    <w:rsid w:val="00326300"/>
    <w:rsid w:val="00326C0B"/>
    <w:rsid w:val="003302A7"/>
    <w:rsid w:val="003315EF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1DFF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E70A8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3C19"/>
    <w:rsid w:val="004A067A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605E"/>
    <w:rsid w:val="004F70D4"/>
    <w:rsid w:val="004F7DB9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6428"/>
    <w:rsid w:val="00537DFC"/>
    <w:rsid w:val="005410F6"/>
    <w:rsid w:val="005447BC"/>
    <w:rsid w:val="005508F0"/>
    <w:rsid w:val="00551467"/>
    <w:rsid w:val="00551B4D"/>
    <w:rsid w:val="005664AF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3EC2"/>
    <w:rsid w:val="005C4CB2"/>
    <w:rsid w:val="005C65AE"/>
    <w:rsid w:val="005C70C8"/>
    <w:rsid w:val="005D3D20"/>
    <w:rsid w:val="005D638F"/>
    <w:rsid w:val="005D639A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37E42"/>
    <w:rsid w:val="0064329E"/>
    <w:rsid w:val="00644D22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3257"/>
    <w:rsid w:val="00694685"/>
    <w:rsid w:val="00694F34"/>
    <w:rsid w:val="0069529E"/>
    <w:rsid w:val="006958F4"/>
    <w:rsid w:val="00695B4B"/>
    <w:rsid w:val="006A4DA6"/>
    <w:rsid w:val="006A6CE5"/>
    <w:rsid w:val="006B0FAF"/>
    <w:rsid w:val="006B41FA"/>
    <w:rsid w:val="006B58E8"/>
    <w:rsid w:val="006B75C7"/>
    <w:rsid w:val="006B785A"/>
    <w:rsid w:val="006C000B"/>
    <w:rsid w:val="006C03C3"/>
    <w:rsid w:val="006C2465"/>
    <w:rsid w:val="006C2728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3AD9"/>
    <w:rsid w:val="00704238"/>
    <w:rsid w:val="00705447"/>
    <w:rsid w:val="0070610C"/>
    <w:rsid w:val="00706E79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441A"/>
    <w:rsid w:val="007D510F"/>
    <w:rsid w:val="007E04EB"/>
    <w:rsid w:val="007E0FFA"/>
    <w:rsid w:val="007E2F79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62F9"/>
    <w:rsid w:val="008501E8"/>
    <w:rsid w:val="00850D43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2345"/>
    <w:rsid w:val="008E38F4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4DD0"/>
    <w:rsid w:val="009C570B"/>
    <w:rsid w:val="009C578D"/>
    <w:rsid w:val="009D2212"/>
    <w:rsid w:val="009E1FC3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52C0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6394E"/>
    <w:rsid w:val="00A728BD"/>
    <w:rsid w:val="00A733C7"/>
    <w:rsid w:val="00A744C5"/>
    <w:rsid w:val="00A76D73"/>
    <w:rsid w:val="00A807C8"/>
    <w:rsid w:val="00A81A12"/>
    <w:rsid w:val="00A828C6"/>
    <w:rsid w:val="00A83C6B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87CC5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C1B33"/>
    <w:rsid w:val="00BC35AB"/>
    <w:rsid w:val="00BC6BAA"/>
    <w:rsid w:val="00BC6CEF"/>
    <w:rsid w:val="00BC716D"/>
    <w:rsid w:val="00BD0299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05D1D"/>
    <w:rsid w:val="00C105C7"/>
    <w:rsid w:val="00C10A49"/>
    <w:rsid w:val="00C11A33"/>
    <w:rsid w:val="00C11E8F"/>
    <w:rsid w:val="00C17453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C7065"/>
    <w:rsid w:val="00CD5261"/>
    <w:rsid w:val="00CD535F"/>
    <w:rsid w:val="00CD559B"/>
    <w:rsid w:val="00CD612F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52C6"/>
    <w:rsid w:val="00D10070"/>
    <w:rsid w:val="00D167CE"/>
    <w:rsid w:val="00D25753"/>
    <w:rsid w:val="00D31DC8"/>
    <w:rsid w:val="00D41606"/>
    <w:rsid w:val="00D41DD8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4C1D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E4EF2"/>
    <w:rsid w:val="00DE654E"/>
    <w:rsid w:val="00DE6989"/>
    <w:rsid w:val="00DF1F44"/>
    <w:rsid w:val="00DF2C0E"/>
    <w:rsid w:val="00DF4E52"/>
    <w:rsid w:val="00DF6747"/>
    <w:rsid w:val="00DF68E5"/>
    <w:rsid w:val="00DF6C92"/>
    <w:rsid w:val="00E0496E"/>
    <w:rsid w:val="00E06FFB"/>
    <w:rsid w:val="00E11044"/>
    <w:rsid w:val="00E13B82"/>
    <w:rsid w:val="00E13CD2"/>
    <w:rsid w:val="00E21E24"/>
    <w:rsid w:val="00E259E4"/>
    <w:rsid w:val="00E30155"/>
    <w:rsid w:val="00E30587"/>
    <w:rsid w:val="00E31ED9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1F4B"/>
    <w:rsid w:val="00E75136"/>
    <w:rsid w:val="00E75EE0"/>
    <w:rsid w:val="00E80C5B"/>
    <w:rsid w:val="00E8156C"/>
    <w:rsid w:val="00E81A59"/>
    <w:rsid w:val="00E855DD"/>
    <w:rsid w:val="00E857CE"/>
    <w:rsid w:val="00E906DD"/>
    <w:rsid w:val="00E906E6"/>
    <w:rsid w:val="00E91EE7"/>
    <w:rsid w:val="00E91FE1"/>
    <w:rsid w:val="00E96164"/>
    <w:rsid w:val="00EA03E4"/>
    <w:rsid w:val="00EA4646"/>
    <w:rsid w:val="00EB23E5"/>
    <w:rsid w:val="00EC2918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80A8B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A7A"/>
    <w:rsid w:val="00FB32B7"/>
    <w:rsid w:val="00FC0736"/>
    <w:rsid w:val="00FC3E03"/>
    <w:rsid w:val="00FC430C"/>
    <w:rsid w:val="00FD1638"/>
    <w:rsid w:val="00FD276A"/>
    <w:rsid w:val="00FD3AEA"/>
    <w:rsid w:val="00FD5180"/>
    <w:rsid w:val="00FD6D63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9218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730</cp:revision>
  <cp:lastPrinted>1899-12-31T23:00:00Z</cp:lastPrinted>
  <dcterms:created xsi:type="dcterms:W3CDTF">2022-04-21T07:28:00Z</dcterms:created>
  <dcterms:modified xsi:type="dcterms:W3CDTF">2023-08-11T12:32:00Z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